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2ABCE286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>WG6 meeting #1</w:t>
      </w:r>
      <w:r w:rsidR="00F93B85">
        <w:rPr>
          <w:rFonts w:cs="Arial"/>
          <w:bCs/>
          <w:noProof w:val="0"/>
          <w:sz w:val="24"/>
          <w:lang w:val="en-GB"/>
        </w:rPr>
        <w:t>6</w:t>
      </w:r>
      <w:r w:rsidR="00BF64F1">
        <w:rPr>
          <w:rFonts w:cs="Arial"/>
          <w:bCs/>
          <w:noProof w:val="0"/>
          <w:sz w:val="24"/>
          <w:lang w:val="en-GB"/>
        </w:rPr>
        <w:t xml:space="preserve">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 w:rsidRPr="00A732D2">
        <w:rPr>
          <w:rFonts w:cs="Arial"/>
          <w:bCs/>
          <w:noProof w:val="0"/>
          <w:color w:val="000000" w:themeColor="text1"/>
          <w:sz w:val="24"/>
          <w:lang w:val="en-GB"/>
        </w:rPr>
        <w:t>R6-</w:t>
      </w:r>
      <w:r w:rsidR="00D95BAC">
        <w:rPr>
          <w:rFonts w:cs="Arial"/>
          <w:bCs/>
          <w:noProof w:val="0"/>
          <w:color w:val="000000" w:themeColor="text1"/>
          <w:sz w:val="24"/>
          <w:lang w:val="en-GB"/>
        </w:rPr>
        <w:t>20</w:t>
      </w:r>
      <w:r w:rsidR="00322C29" w:rsidRPr="00A732D2">
        <w:rPr>
          <w:rFonts w:cs="Arial"/>
          <w:bCs/>
          <w:noProof w:val="0"/>
          <w:color w:val="000000" w:themeColor="text1"/>
          <w:sz w:val="24"/>
          <w:lang w:val="en-GB"/>
        </w:rPr>
        <w:t>00</w:t>
      </w:r>
      <w:r w:rsidR="00C63BE9">
        <w:rPr>
          <w:rFonts w:cs="Arial"/>
          <w:bCs/>
          <w:noProof w:val="0"/>
          <w:color w:val="000000" w:themeColor="text1"/>
          <w:sz w:val="24"/>
          <w:lang w:val="en-GB"/>
        </w:rPr>
        <w:t>47</w:t>
      </w:r>
    </w:p>
    <w:p w14:paraId="051E3AB7" w14:textId="3972A6F5" w:rsidR="00595F81" w:rsidRPr="0001558F" w:rsidRDefault="00595F81" w:rsidP="00595F81">
      <w:pPr>
        <w:pStyle w:val="Header"/>
        <w:rPr>
          <w:rFonts w:cs="Arial"/>
          <w:b w:val="0"/>
          <w:bCs/>
          <w:i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Electronic Agreement Meeting </w:t>
      </w:r>
      <w:r w:rsidR="00D95BAC" w:rsidRPr="00D95BAC">
        <w:rPr>
          <w:rFonts w:cs="Arial"/>
          <w:bCs/>
          <w:noProof w:val="0"/>
          <w:sz w:val="24"/>
          <w:lang w:val="en-GB"/>
        </w:rPr>
        <w:t>(</w:t>
      </w:r>
      <w:r w:rsidR="00F93B85">
        <w:rPr>
          <w:rFonts w:cs="Arial"/>
          <w:bCs/>
          <w:noProof w:val="0"/>
          <w:sz w:val="24"/>
          <w:lang w:val="en-GB"/>
        </w:rPr>
        <w:t>20</w:t>
      </w:r>
      <w:r w:rsidR="00D95BAC" w:rsidRPr="00D95BAC">
        <w:rPr>
          <w:rFonts w:cs="Arial"/>
          <w:bCs/>
          <w:noProof w:val="0"/>
          <w:sz w:val="24"/>
          <w:lang w:val="en-GB"/>
        </w:rPr>
        <w:t xml:space="preserve"> </w:t>
      </w:r>
      <w:r w:rsidR="00F93B85">
        <w:rPr>
          <w:rFonts w:cs="Arial"/>
          <w:bCs/>
          <w:noProof w:val="0"/>
          <w:sz w:val="24"/>
          <w:lang w:val="en-GB"/>
        </w:rPr>
        <w:t>April</w:t>
      </w:r>
      <w:r w:rsidR="00D95BAC" w:rsidRPr="00D95BAC">
        <w:rPr>
          <w:rFonts w:cs="Arial"/>
          <w:bCs/>
          <w:noProof w:val="0"/>
          <w:sz w:val="24"/>
          <w:lang w:val="en-GB"/>
        </w:rPr>
        <w:t xml:space="preserve"> – </w:t>
      </w:r>
      <w:r w:rsidR="00F93B85">
        <w:rPr>
          <w:rFonts w:cs="Arial"/>
          <w:bCs/>
          <w:noProof w:val="0"/>
          <w:sz w:val="24"/>
          <w:lang w:val="en-GB"/>
        </w:rPr>
        <w:t>7</w:t>
      </w:r>
      <w:r w:rsidR="00D95BAC" w:rsidRPr="00D95BAC">
        <w:rPr>
          <w:rFonts w:cs="Arial"/>
          <w:bCs/>
          <w:noProof w:val="0"/>
          <w:sz w:val="24"/>
          <w:lang w:val="en-GB"/>
        </w:rPr>
        <w:t xml:space="preserve"> </w:t>
      </w:r>
      <w:r w:rsidR="00F93B85">
        <w:rPr>
          <w:rFonts w:cs="Arial"/>
          <w:bCs/>
          <w:noProof w:val="0"/>
          <w:sz w:val="24"/>
          <w:lang w:val="en-GB"/>
        </w:rPr>
        <w:t>M</w:t>
      </w:r>
      <w:r w:rsidR="00D95BAC" w:rsidRPr="00D95BAC">
        <w:rPr>
          <w:rFonts w:cs="Arial"/>
          <w:bCs/>
          <w:noProof w:val="0"/>
          <w:sz w:val="24"/>
          <w:lang w:val="en-GB"/>
        </w:rPr>
        <w:t>ay, 2020</w:t>
      </w:r>
      <w:r w:rsidRPr="00595F81">
        <w:rPr>
          <w:rFonts w:cs="Arial"/>
          <w:bCs/>
          <w:noProof w:val="0"/>
          <w:sz w:val="24"/>
          <w:lang w:val="en-GB"/>
        </w:rPr>
        <w:t>)</w:t>
      </w:r>
      <w:bookmarkStart w:id="0" w:name="_GoBack"/>
      <w:bookmarkEnd w:id="0"/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983EAE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8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12B0C360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Transfer of R</w:t>
      </w:r>
      <w:r w:rsidR="00E468F7">
        <w:rPr>
          <w:rFonts w:eastAsia="MS Mincho" w:cs="Arial"/>
          <w:b/>
          <w:bCs/>
          <w:sz w:val="24"/>
        </w:rPr>
        <w:t>apporteur R</w:t>
      </w:r>
      <w:r w:rsidR="00BF64F1" w:rsidRPr="00BF64F1">
        <w:rPr>
          <w:rFonts w:eastAsia="MS Mincho" w:cs="Arial"/>
          <w:b/>
          <w:bCs/>
          <w:sz w:val="24"/>
        </w:rPr>
        <w:t>esponsibilities for</w:t>
      </w:r>
      <w:r w:rsidR="00BF64F1">
        <w:rPr>
          <w:rFonts w:eastAsia="MS Mincho" w:cs="Arial"/>
          <w:b/>
          <w:bCs/>
          <w:sz w:val="24"/>
        </w:rPr>
        <w:t xml:space="preserve"> 3GPP </w:t>
      </w:r>
      <w:r w:rsidR="00E468F7">
        <w:rPr>
          <w:rFonts w:eastAsia="MS Mincho" w:cs="Arial"/>
          <w:b/>
          <w:bCs/>
          <w:sz w:val="24"/>
        </w:rPr>
        <w:t>S</w:t>
      </w:r>
      <w:r w:rsidR="00F8494A">
        <w:rPr>
          <w:rFonts w:eastAsia="MS Mincho" w:cs="Arial"/>
          <w:b/>
          <w:bCs/>
          <w:sz w:val="24"/>
        </w:rPr>
        <w:t xml:space="preserve">pecifications </w:t>
      </w:r>
      <w:r w:rsidR="00F8494A">
        <w:rPr>
          <w:rFonts w:eastAsia="MS Mincho" w:cs="Arial"/>
          <w:b/>
          <w:bCs/>
          <w:sz w:val="24"/>
        </w:rPr>
        <w:tab/>
      </w:r>
      <w:r w:rsidR="00E468F7">
        <w:rPr>
          <w:rFonts w:eastAsia="MS Mincho" w:cs="Arial"/>
          <w:b/>
          <w:bCs/>
          <w:sz w:val="24"/>
        </w:rPr>
        <w:t>under RAN6 R</w:t>
      </w:r>
      <w:r w:rsidR="00BF64F1">
        <w:rPr>
          <w:rFonts w:eastAsia="MS Mincho" w:cs="Arial"/>
          <w:b/>
          <w:bCs/>
          <w:sz w:val="24"/>
        </w:rPr>
        <w:t>esponsibility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3642C67A" w14:textId="0ABCE821" w:rsidR="00E50303" w:rsidRPr="00E50303" w:rsidRDefault="00D208D0" w:rsidP="004F1C80">
      <w:pPr>
        <w:rPr>
          <w:rFonts w:ascii="Arial" w:hAnsi="Arial" w:cs="Arial"/>
          <w:i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At </w:t>
      </w:r>
      <w:r w:rsidR="00CF6CFE">
        <w:rPr>
          <w:rFonts w:ascii="Arial" w:hAnsi="Arial" w:cs="Arial"/>
          <w:lang w:eastAsia="zh-CN"/>
        </w:rPr>
        <w:t>RAN6</w:t>
      </w:r>
      <w:r w:rsidR="00CC59B8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>#</w:t>
      </w:r>
      <w:r w:rsidR="00F52C72">
        <w:rPr>
          <w:rFonts w:ascii="Arial" w:hAnsi="Arial" w:cs="Arial"/>
          <w:lang w:eastAsia="zh-CN"/>
        </w:rPr>
        <w:t>1</w:t>
      </w:r>
      <w:r w:rsidR="00F93B85">
        <w:rPr>
          <w:rFonts w:ascii="Arial" w:hAnsi="Arial" w:cs="Arial"/>
          <w:lang w:eastAsia="zh-CN"/>
        </w:rPr>
        <w:t>5</w:t>
      </w:r>
      <w:r w:rsidR="004F1C80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 xml:space="preserve">the </w:t>
      </w:r>
      <w:r w:rsidR="00E50303">
        <w:rPr>
          <w:rFonts w:ascii="Arial" w:hAnsi="Arial" w:cs="Arial"/>
          <w:lang w:eastAsia="zh-CN"/>
        </w:rPr>
        <w:t xml:space="preserve">discussion on the </w:t>
      </w:r>
      <w:r w:rsidR="00CF6CFE">
        <w:rPr>
          <w:rFonts w:ascii="Arial" w:hAnsi="Arial" w:cs="Arial"/>
          <w:lang w:eastAsia="zh-CN"/>
        </w:rPr>
        <w:t>transfer of r</w:t>
      </w:r>
      <w:r w:rsidR="00E468F7" w:rsidRPr="00E468F7">
        <w:rPr>
          <w:rFonts w:ascii="Arial" w:hAnsi="Arial" w:cs="Arial"/>
          <w:lang w:eastAsia="zh-CN"/>
        </w:rPr>
        <w:t>apporteur responsibilities was</w:t>
      </w:r>
      <w:r w:rsidR="00E50303">
        <w:rPr>
          <w:rFonts w:ascii="Arial" w:hAnsi="Arial" w:cs="Arial"/>
          <w:lang w:eastAsia="zh-CN"/>
        </w:rPr>
        <w:t xml:space="preserve"> continued </w:t>
      </w:r>
      <w:r w:rsidR="004F1C80">
        <w:rPr>
          <w:rFonts w:ascii="Arial" w:hAnsi="Arial" w:cs="Arial"/>
          <w:lang w:eastAsia="zh-CN"/>
        </w:rPr>
        <w:t xml:space="preserve">and further responsibilities for UTRAN and GERAN specifications were updated [1]. </w:t>
      </w:r>
    </w:p>
    <w:p w14:paraId="6F469545" w14:textId="7754CF96" w:rsidR="00211D43" w:rsidRDefault="00211D43" w:rsidP="00211D43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>This contribution</w:t>
      </w:r>
      <w:r>
        <w:rPr>
          <w:rFonts w:ascii="Arial" w:hAnsi="Arial" w:cs="Arial"/>
          <w:lang w:eastAsia="zh-CN"/>
        </w:rPr>
        <w:t xml:space="preserve"> summarizes the current status </w:t>
      </w:r>
      <w:r w:rsidR="00AA2DE8">
        <w:rPr>
          <w:rFonts w:ascii="Arial" w:hAnsi="Arial" w:cs="Arial"/>
          <w:lang w:eastAsia="zh-CN"/>
        </w:rPr>
        <w:t xml:space="preserve">based on feedback received </w:t>
      </w:r>
      <w:r w:rsidR="00BD6B46">
        <w:rPr>
          <w:rFonts w:ascii="Arial" w:hAnsi="Arial" w:cs="Arial"/>
          <w:lang w:eastAsia="zh-CN"/>
        </w:rPr>
        <w:t xml:space="preserve">during and </w:t>
      </w:r>
      <w:r w:rsidR="00AA2DE8">
        <w:rPr>
          <w:rFonts w:ascii="Arial" w:hAnsi="Arial" w:cs="Arial"/>
          <w:lang w:eastAsia="zh-CN"/>
        </w:rPr>
        <w:t>afte</w:t>
      </w:r>
      <w:r w:rsidR="00BD6B46">
        <w:rPr>
          <w:rFonts w:ascii="Arial" w:hAnsi="Arial" w:cs="Arial"/>
          <w:lang w:eastAsia="zh-CN"/>
        </w:rPr>
        <w:t>r</w:t>
      </w:r>
      <w:r w:rsidR="00AA2DE8">
        <w:rPr>
          <w:rFonts w:ascii="Arial" w:hAnsi="Arial" w:cs="Arial"/>
          <w:lang w:eastAsia="zh-CN"/>
        </w:rPr>
        <w:t xml:space="preserve"> RAN6 #1</w:t>
      </w:r>
      <w:r w:rsidR="00F93B85">
        <w:rPr>
          <w:rFonts w:ascii="Arial" w:hAnsi="Arial" w:cs="Arial"/>
          <w:lang w:eastAsia="zh-CN"/>
        </w:rPr>
        <w:t>5</w:t>
      </w:r>
      <w:r w:rsidR="00AA2D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includes further proposed updates to rapporteur responsibilities</w:t>
      </w:r>
      <w:r w:rsidR="00252486">
        <w:rPr>
          <w:rFonts w:ascii="Arial" w:hAnsi="Arial" w:cs="Arial"/>
          <w:lang w:eastAsia="zh-CN"/>
        </w:rPr>
        <w:t>. These changes are</w:t>
      </w:r>
      <w:r>
        <w:rPr>
          <w:rFonts w:ascii="Arial" w:hAnsi="Arial" w:cs="Arial"/>
          <w:lang w:eastAsia="zh-CN"/>
        </w:rPr>
        <w:t xml:space="preserve"> marked in </w:t>
      </w:r>
      <w:r w:rsidRPr="004E69F5">
        <w:rPr>
          <w:rFonts w:ascii="Arial" w:hAnsi="Arial" w:cs="Arial"/>
          <w:color w:val="0000FF"/>
          <w:lang w:eastAsia="zh-CN"/>
        </w:rPr>
        <w:t>blue</w:t>
      </w:r>
      <w:r w:rsidR="0001558F">
        <w:rPr>
          <w:rFonts w:ascii="Arial" w:hAnsi="Arial" w:cs="Arial"/>
          <w:lang w:eastAsia="zh-CN"/>
        </w:rPr>
        <w:t>.</w:t>
      </w:r>
    </w:p>
    <w:p w14:paraId="761AE3D9" w14:textId="7840320D" w:rsidR="00AA2DE8" w:rsidRDefault="00AA2DE8" w:rsidP="00211D4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revision of this contribution is planned to be provided in time for the RAN6 #1</w:t>
      </w:r>
      <w:r w:rsidR="00F93B85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 Decision Teleconference.</w:t>
      </w:r>
    </w:p>
    <w:p w14:paraId="5BCA6641" w14:textId="6A404879" w:rsidR="009C7377" w:rsidRPr="00961761" w:rsidRDefault="00BF64F1" w:rsidP="009C7377">
      <w:pPr>
        <w:pStyle w:val="Heading1"/>
      </w:pPr>
      <w:r>
        <w:t>2</w:t>
      </w:r>
      <w:r>
        <w:tab/>
      </w:r>
      <w:r w:rsidR="00E50303">
        <w:t>Responsibilities for p</w:t>
      </w:r>
      <w:r>
        <w:t>rioriti</w:t>
      </w:r>
      <w:r w:rsidR="00E50303">
        <w:t xml:space="preserve">zed </w:t>
      </w:r>
      <w:r w:rsidR="00461548">
        <w:t>T</w:t>
      </w:r>
      <w:r w:rsidR="00E42EA5">
        <w:t xml:space="preserve">echnical </w:t>
      </w:r>
      <w:r w:rsidR="00461548">
        <w:t>S</w:t>
      </w:r>
      <w:r>
        <w:t>pecifications</w:t>
      </w:r>
    </w:p>
    <w:p w14:paraId="22A1E69C" w14:textId="5CE2C95F" w:rsidR="00795686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coordinated with TSG RAN, three priority categories for the transfer of rapporteur responsibilities have been defined, see below an e</w:t>
      </w:r>
      <w:r w:rsidR="00BF64F1">
        <w:rPr>
          <w:rFonts w:ascii="Arial" w:hAnsi="Arial" w:cs="Arial"/>
          <w:lang w:eastAsia="zh-CN"/>
        </w:rPr>
        <w:t xml:space="preserve">xtract of </w:t>
      </w:r>
      <w:r>
        <w:rPr>
          <w:rFonts w:ascii="Arial" w:hAnsi="Arial" w:cs="Arial"/>
          <w:lang w:eastAsia="zh-CN"/>
        </w:rPr>
        <w:t xml:space="preserve">the </w:t>
      </w:r>
      <w:r w:rsidR="00BF64F1">
        <w:rPr>
          <w:rFonts w:ascii="Arial" w:hAnsi="Arial" w:cs="Arial"/>
          <w:lang w:eastAsia="zh-CN"/>
        </w:rPr>
        <w:t>RAN6 status report to RAN#78</w:t>
      </w:r>
      <w:r w:rsidR="00795686">
        <w:rPr>
          <w:rFonts w:ascii="Arial" w:hAnsi="Arial" w:cs="Arial"/>
          <w:lang w:eastAsia="zh-CN"/>
        </w:rPr>
        <w:t xml:space="preserve"> [</w:t>
      </w:r>
      <w:r w:rsidR="004F1C80">
        <w:rPr>
          <w:rFonts w:ascii="Arial" w:hAnsi="Arial" w:cs="Arial"/>
          <w:lang w:eastAsia="zh-CN"/>
        </w:rPr>
        <w:t>2</w:t>
      </w:r>
      <w:r w:rsidR="00795686">
        <w:rPr>
          <w:rFonts w:ascii="Arial" w:hAnsi="Arial" w:cs="Arial"/>
          <w:lang w:eastAsia="zh-CN"/>
        </w:rPr>
        <w:t>]</w:t>
      </w:r>
      <w:r w:rsidR="00CC59B8">
        <w:rPr>
          <w:rFonts w:ascii="Arial" w:hAnsi="Arial" w:cs="Arial"/>
          <w:lang w:eastAsia="zh-CN"/>
        </w:rPr>
        <w:t>:</w:t>
      </w:r>
    </w:p>
    <w:p w14:paraId="24DA3842" w14:textId="4EEC78C6" w:rsidR="00AA0639" w:rsidRPr="00BF64F1" w:rsidRDefault="00BF64F1" w:rsidP="00BF64F1">
      <w:p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>C</w:t>
      </w:r>
      <w:r w:rsidR="007C0C9D" w:rsidRPr="00BF64F1">
        <w:rPr>
          <w:rFonts w:ascii="Arial" w:hAnsi="Arial" w:cs="Arial"/>
          <w:i/>
          <w:lang w:val="en-US" w:eastAsia="zh-CN"/>
        </w:rPr>
        <w:t xml:space="preserve">lassify specifications into priority categories, i.e. based on their CR rate (high / low) and their absolute CR number (high / low). </w:t>
      </w:r>
    </w:p>
    <w:p w14:paraId="62AD0AA6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frequent changes are prioritized for identifying rapporteurs. </w:t>
      </w:r>
    </w:p>
    <w:p w14:paraId="237E77DF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infrequent changes will be addressed with lower priority. </w:t>
      </w:r>
    </w:p>
    <w:p w14:paraId="45C95943" w14:textId="77777777" w:rsidR="00AA0639" w:rsidRPr="00BF64F1" w:rsidRDefault="007C0C9D" w:rsidP="00CC59B8">
      <w:pPr>
        <w:numPr>
          <w:ilvl w:val="1"/>
          <w:numId w:val="36"/>
        </w:numPr>
        <w:spacing w:after="240"/>
        <w:ind w:left="1434" w:hanging="357"/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informative Technical Reports will be addressed with even lower priority. </w:t>
      </w:r>
    </w:p>
    <w:p w14:paraId="26C87282" w14:textId="73A32896" w:rsidR="00B823DE" w:rsidRPr="00F52C72" w:rsidRDefault="00CC59B8" w:rsidP="00F52C72">
      <w:pPr>
        <w:rPr>
          <w:rFonts w:ascii="Arial" w:hAnsi="Arial" w:cs="Arial"/>
          <w:lang w:eastAsia="zh-CN"/>
        </w:rPr>
      </w:pPr>
      <w:r w:rsidRPr="00F52C72">
        <w:rPr>
          <w:rFonts w:ascii="Arial" w:hAnsi="Arial" w:cs="Arial"/>
          <w:lang w:eastAsia="zh-CN"/>
        </w:rPr>
        <w:t>Following this agreement, t</w:t>
      </w:r>
      <w:r w:rsidR="00BF64F1" w:rsidRPr="00F52C72">
        <w:rPr>
          <w:rFonts w:ascii="Arial" w:hAnsi="Arial" w:cs="Arial"/>
          <w:lang w:eastAsia="zh-CN"/>
        </w:rPr>
        <w:t xml:space="preserve">he CR rate and absolute number of CRs </w:t>
      </w:r>
      <w:r w:rsidR="004A2BA2" w:rsidRPr="00F52C72">
        <w:rPr>
          <w:rFonts w:ascii="Arial" w:hAnsi="Arial" w:cs="Arial"/>
          <w:lang w:eastAsia="zh-CN"/>
        </w:rPr>
        <w:t>was analysed in [</w:t>
      </w:r>
      <w:r w:rsidR="004F1C80">
        <w:rPr>
          <w:rFonts w:ascii="Arial" w:hAnsi="Arial" w:cs="Arial"/>
          <w:lang w:eastAsia="zh-CN"/>
        </w:rPr>
        <w:t>3</w:t>
      </w:r>
      <w:r w:rsidR="004A2BA2" w:rsidRPr="00F52C72">
        <w:rPr>
          <w:rFonts w:ascii="Arial" w:hAnsi="Arial" w:cs="Arial"/>
          <w:lang w:eastAsia="zh-CN"/>
        </w:rPr>
        <w:t>].</w:t>
      </w:r>
      <w:r w:rsidR="00CA30C7">
        <w:rPr>
          <w:rFonts w:ascii="Arial" w:hAnsi="Arial" w:cs="Arial"/>
          <w:lang w:eastAsia="zh-CN"/>
        </w:rPr>
        <w:t xml:space="preserve"> In the conclusion of</w:t>
      </w:r>
      <w:r w:rsidR="00D20CD3" w:rsidRPr="00F52C72">
        <w:rPr>
          <w:rFonts w:ascii="Arial" w:hAnsi="Arial" w:cs="Arial"/>
          <w:lang w:eastAsia="zh-CN"/>
        </w:rPr>
        <w:t xml:space="preserve"> th</w:t>
      </w:r>
      <w:r w:rsidR="004A2BA2" w:rsidRPr="00F52C72">
        <w:rPr>
          <w:rFonts w:ascii="Arial" w:hAnsi="Arial" w:cs="Arial"/>
          <w:lang w:eastAsia="zh-CN"/>
        </w:rPr>
        <w:t>is</w:t>
      </w:r>
      <w:r w:rsidR="00795686" w:rsidRPr="00F52C72">
        <w:rPr>
          <w:rFonts w:ascii="Arial" w:hAnsi="Arial" w:cs="Arial"/>
          <w:lang w:eastAsia="zh-CN"/>
        </w:rPr>
        <w:t xml:space="preserve"> analysis it </w:t>
      </w:r>
      <w:r w:rsidR="00CA30C7">
        <w:rPr>
          <w:rFonts w:ascii="Arial" w:hAnsi="Arial" w:cs="Arial"/>
          <w:lang w:eastAsia="zh-CN"/>
        </w:rPr>
        <w:t xml:space="preserve">was observed </w:t>
      </w:r>
      <w:r w:rsidR="00795686" w:rsidRPr="00F52C72">
        <w:rPr>
          <w:rFonts w:ascii="Arial" w:hAnsi="Arial" w:cs="Arial"/>
          <w:lang w:eastAsia="zh-CN"/>
        </w:rPr>
        <w:t>that rapporteur</w:t>
      </w:r>
      <w:r w:rsidR="00C4716E" w:rsidRPr="00F52C72">
        <w:rPr>
          <w:rFonts w:ascii="Arial" w:hAnsi="Arial" w:cs="Arial"/>
          <w:lang w:eastAsia="zh-CN"/>
        </w:rPr>
        <w:t xml:space="preserve"> responsibilitie</w:t>
      </w:r>
      <w:r w:rsidR="00795686" w:rsidRPr="00F52C72">
        <w:rPr>
          <w:rFonts w:ascii="Arial" w:hAnsi="Arial" w:cs="Arial"/>
          <w:lang w:eastAsia="zh-CN"/>
        </w:rPr>
        <w:t xml:space="preserve">s for the </w:t>
      </w:r>
      <w:r w:rsidR="004A2BA2" w:rsidRPr="00F52C72">
        <w:rPr>
          <w:rFonts w:ascii="Arial" w:hAnsi="Arial" w:cs="Arial"/>
          <w:lang w:eastAsia="zh-CN"/>
        </w:rPr>
        <w:t>below</w:t>
      </w:r>
      <w:r w:rsidR="00795686" w:rsidRPr="00F52C72">
        <w:rPr>
          <w:rFonts w:ascii="Arial" w:hAnsi="Arial" w:cs="Arial"/>
          <w:lang w:eastAsia="zh-CN"/>
        </w:rPr>
        <w:t xml:space="preserve"> listed </w:t>
      </w:r>
      <w:r w:rsidR="005A3D8D" w:rsidRPr="00F52C72">
        <w:rPr>
          <w:rFonts w:ascii="Arial" w:hAnsi="Arial" w:cs="Arial"/>
          <w:lang w:eastAsia="zh-CN"/>
        </w:rPr>
        <w:t xml:space="preserve">stage 2 and stage 3 </w:t>
      </w:r>
      <w:r w:rsidR="00795686" w:rsidRPr="00F52C72">
        <w:rPr>
          <w:rFonts w:ascii="Arial" w:hAnsi="Arial" w:cs="Arial"/>
          <w:lang w:eastAsia="zh-CN"/>
        </w:rPr>
        <w:t>UTRAN and</w:t>
      </w:r>
      <w:r w:rsidR="005A3D8D" w:rsidRPr="00F52C72">
        <w:rPr>
          <w:rFonts w:ascii="Arial" w:hAnsi="Arial" w:cs="Arial"/>
          <w:lang w:eastAsia="zh-CN"/>
        </w:rPr>
        <w:t xml:space="preserve"> GERAN specs </w:t>
      </w:r>
      <w:r w:rsidR="00CA30C7">
        <w:rPr>
          <w:rFonts w:ascii="Arial" w:hAnsi="Arial" w:cs="Arial"/>
          <w:lang w:eastAsia="zh-CN"/>
        </w:rPr>
        <w:t xml:space="preserve">in Table 1 need to be </w:t>
      </w:r>
      <w:r w:rsidR="00D20CD3" w:rsidRPr="00F52C72">
        <w:rPr>
          <w:rFonts w:ascii="Arial" w:hAnsi="Arial" w:cs="Arial"/>
          <w:lang w:eastAsia="zh-CN"/>
        </w:rPr>
        <w:t xml:space="preserve">immediately </w:t>
      </w:r>
      <w:r w:rsidR="006A1761" w:rsidRPr="00F52C72">
        <w:rPr>
          <w:rFonts w:ascii="Arial" w:hAnsi="Arial" w:cs="Arial"/>
          <w:lang w:eastAsia="zh-CN"/>
        </w:rPr>
        <w:t>updat</w:t>
      </w:r>
      <w:r w:rsidR="00795686" w:rsidRPr="00F52C72">
        <w:rPr>
          <w:rFonts w:ascii="Arial" w:hAnsi="Arial" w:cs="Arial"/>
          <w:lang w:eastAsia="zh-CN"/>
        </w:rPr>
        <w:t>ed.</w:t>
      </w:r>
      <w:r w:rsidR="00C4716E" w:rsidRPr="00F52C72">
        <w:rPr>
          <w:rFonts w:ascii="Arial" w:hAnsi="Arial" w:cs="Arial"/>
          <w:lang w:eastAsia="zh-CN"/>
        </w:rPr>
        <w:t xml:space="preserve"> </w:t>
      </w:r>
      <w:r w:rsidR="00CA30C7">
        <w:rPr>
          <w:rFonts w:ascii="Arial" w:hAnsi="Arial" w:cs="Arial"/>
          <w:lang w:eastAsia="zh-CN"/>
        </w:rPr>
        <w:t>Note</w:t>
      </w:r>
      <w:r w:rsidR="0011295B">
        <w:rPr>
          <w:rFonts w:ascii="Arial" w:hAnsi="Arial" w:cs="Arial"/>
          <w:lang w:eastAsia="zh-CN"/>
        </w:rPr>
        <w:t>,</w:t>
      </w:r>
      <w:r w:rsidR="00CA30C7">
        <w:rPr>
          <w:rFonts w:ascii="Arial" w:hAnsi="Arial" w:cs="Arial"/>
          <w:lang w:eastAsia="zh-CN"/>
        </w:rPr>
        <w:t xml:space="preserve"> confirmed rapporteur responsibilities are marked in bold.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795686" w14:paraId="0460E5EF" w14:textId="77777777" w:rsidTr="006A1761">
        <w:tc>
          <w:tcPr>
            <w:tcW w:w="3681" w:type="dxa"/>
            <w:shd w:val="clear" w:color="auto" w:fill="D9D9D9" w:themeFill="background1" w:themeFillShade="D9"/>
          </w:tcPr>
          <w:p w14:paraId="0FFCA0A8" w14:textId="71216FBF" w:rsidR="00795686" w:rsidRDefault="006A1761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3GPP </w:t>
            </w:r>
            <w:r w:rsidR="00795686">
              <w:rPr>
                <w:rFonts w:ascii="Arial" w:hAnsi="Arial" w:cs="Arial"/>
                <w:lang w:eastAsia="zh-CN"/>
              </w:rPr>
              <w:t>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004579DE" w14:textId="23BD8B59" w:rsidR="00795686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</w:t>
            </w:r>
            <w:r w:rsidR="00795686">
              <w:rPr>
                <w:rFonts w:ascii="Arial" w:hAnsi="Arial" w:cs="Arial"/>
                <w:lang w:eastAsia="zh-CN"/>
              </w:rPr>
              <w:t>Rapporteur</w:t>
            </w:r>
          </w:p>
        </w:tc>
      </w:tr>
      <w:tr w:rsidR="00795686" w14:paraId="534A9C5E" w14:textId="77777777" w:rsidTr="00795686">
        <w:tc>
          <w:tcPr>
            <w:tcW w:w="9864" w:type="dxa"/>
            <w:gridSpan w:val="2"/>
            <w:shd w:val="clear" w:color="auto" w:fill="FFFF99"/>
          </w:tcPr>
          <w:p w14:paraId="4F10D1BA" w14:textId="4D29C49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C4716E" w14:paraId="25A36E6F" w14:textId="77777777" w:rsidTr="006A1761">
        <w:tc>
          <w:tcPr>
            <w:tcW w:w="3681" w:type="dxa"/>
          </w:tcPr>
          <w:p w14:paraId="2D771EEC" w14:textId="1848E6A0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6183" w:type="dxa"/>
          </w:tcPr>
          <w:p w14:paraId="4DEA03DF" w14:textId="5BCD4399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 Gerardo Medina (Ericsson)</w:t>
            </w:r>
          </w:p>
        </w:tc>
      </w:tr>
      <w:tr w:rsidR="00C4716E" w14:paraId="68D9E795" w14:textId="77777777" w:rsidTr="006A1761">
        <w:tc>
          <w:tcPr>
            <w:tcW w:w="3681" w:type="dxa"/>
          </w:tcPr>
          <w:p w14:paraId="5AB1D707" w14:textId="3FC446D7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6183" w:type="dxa"/>
          </w:tcPr>
          <w:p w14:paraId="7392FBFC" w14:textId="74770342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Carmela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Cozzo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</w:t>
            </w:r>
            <w:r w:rsidR="006A1761" w:rsidRPr="004A2BA2">
              <w:rPr>
                <w:rFonts w:ascii="Arial" w:hAnsi="Arial" w:cs="Arial"/>
                <w:b/>
                <w:lang w:eastAsia="zh-CN"/>
              </w:rPr>
              <w:t>Huawei</w:t>
            </w:r>
            <w:r w:rsidRPr="004A2BA2">
              <w:rPr>
                <w:rFonts w:ascii="Arial" w:hAnsi="Arial" w:cs="Arial"/>
                <w:b/>
                <w:lang w:eastAsia="zh-CN"/>
              </w:rPr>
              <w:t>)</w:t>
            </w:r>
          </w:p>
        </w:tc>
      </w:tr>
      <w:tr w:rsidR="00795686" w14:paraId="086FAD81" w14:textId="77777777" w:rsidTr="006A1761">
        <w:tc>
          <w:tcPr>
            <w:tcW w:w="3681" w:type="dxa"/>
            <w:shd w:val="clear" w:color="auto" w:fill="auto"/>
          </w:tcPr>
          <w:p w14:paraId="7F1EC86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6183" w:type="dxa"/>
            <w:shd w:val="clear" w:color="auto" w:fill="auto"/>
          </w:tcPr>
          <w:p w14:paraId="338ECD88" w14:textId="2E5A681A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Ayaz Ahmed (Nokia) </w:t>
            </w:r>
          </w:p>
        </w:tc>
      </w:tr>
      <w:tr w:rsidR="00795686" w14:paraId="430291C0" w14:textId="77777777" w:rsidTr="006A1761">
        <w:tc>
          <w:tcPr>
            <w:tcW w:w="3681" w:type="dxa"/>
            <w:shd w:val="clear" w:color="auto" w:fill="auto"/>
          </w:tcPr>
          <w:p w14:paraId="3F5FF233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6183" w:type="dxa"/>
            <w:shd w:val="clear" w:color="auto" w:fill="auto"/>
          </w:tcPr>
          <w:p w14:paraId="2FE017EC" w14:textId="5DD33C27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Ms. Cecilia Eklöf </w:t>
            </w:r>
            <w:r w:rsidR="005D009F" w:rsidRPr="004A2BA2">
              <w:rPr>
                <w:rFonts w:ascii="Arial" w:hAnsi="Arial" w:cs="Arial"/>
                <w:b/>
                <w:lang w:eastAsia="zh-CN"/>
              </w:rPr>
              <w:t>(Ericsson)</w:t>
            </w:r>
          </w:p>
        </w:tc>
      </w:tr>
      <w:tr w:rsidR="00C4716E" w14:paraId="643AAE2E" w14:textId="77777777" w:rsidTr="006A1761">
        <w:tc>
          <w:tcPr>
            <w:tcW w:w="3681" w:type="dxa"/>
            <w:shd w:val="clear" w:color="auto" w:fill="auto"/>
          </w:tcPr>
          <w:p w14:paraId="159CE982" w14:textId="007B49BA" w:rsidR="00C4716E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6183" w:type="dxa"/>
            <w:shd w:val="clear" w:color="auto" w:fill="auto"/>
          </w:tcPr>
          <w:p w14:paraId="3FB6D5F3" w14:textId="32CA3C75" w:rsidR="00C4716E" w:rsidRPr="00A50231" w:rsidRDefault="00A732D2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A2DE8">
              <w:rPr>
                <w:rFonts w:ascii="Arial" w:hAnsi="Arial" w:cs="Arial"/>
                <w:b/>
                <w:color w:val="000000" w:themeColor="text1"/>
                <w:lang w:eastAsia="zh-CN"/>
              </w:rPr>
              <w:t>Mr. Ayaz Ahmed (Nokia)</w:t>
            </w:r>
          </w:p>
        </w:tc>
      </w:tr>
      <w:tr w:rsidR="00795686" w14:paraId="3D86F66E" w14:textId="77777777" w:rsidTr="006A1761">
        <w:tc>
          <w:tcPr>
            <w:tcW w:w="3681" w:type="dxa"/>
            <w:shd w:val="clear" w:color="auto" w:fill="auto"/>
          </w:tcPr>
          <w:p w14:paraId="4EA586F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6183" w:type="dxa"/>
            <w:shd w:val="clear" w:color="auto" w:fill="auto"/>
          </w:tcPr>
          <w:p w14:paraId="5BD2B56D" w14:textId="1610B7F6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Ritesh Shreevastav (Ericsson)</w:t>
            </w:r>
          </w:p>
        </w:tc>
      </w:tr>
      <w:tr w:rsidR="00795686" w14:paraId="24AA83CB" w14:textId="77777777" w:rsidTr="00795686">
        <w:tc>
          <w:tcPr>
            <w:tcW w:w="9864" w:type="dxa"/>
            <w:gridSpan w:val="2"/>
            <w:shd w:val="clear" w:color="auto" w:fill="FFFF99"/>
          </w:tcPr>
          <w:p w14:paraId="0BD27A4D" w14:textId="46FB8131" w:rsidR="00795686" w:rsidRPr="00A50231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795686" w14:paraId="21B6CBA0" w14:textId="77777777" w:rsidTr="006A1761">
        <w:tc>
          <w:tcPr>
            <w:tcW w:w="3681" w:type="dxa"/>
            <w:shd w:val="clear" w:color="auto" w:fill="auto"/>
          </w:tcPr>
          <w:p w14:paraId="7183CA0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6183" w:type="dxa"/>
            <w:shd w:val="clear" w:color="auto" w:fill="auto"/>
          </w:tcPr>
          <w:p w14:paraId="67EA471B" w14:textId="540837F5" w:rsidR="00CA30C7" w:rsidRPr="00E951A3" w:rsidRDefault="009D7FBA" w:rsidP="005D009F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211D43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795686" w14:paraId="3CE327EA" w14:textId="77777777" w:rsidTr="00CA30C7">
        <w:tc>
          <w:tcPr>
            <w:tcW w:w="3681" w:type="dxa"/>
            <w:shd w:val="clear" w:color="auto" w:fill="auto"/>
          </w:tcPr>
          <w:p w14:paraId="7CAE736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43.064</w:t>
            </w:r>
          </w:p>
        </w:tc>
        <w:tc>
          <w:tcPr>
            <w:tcW w:w="6183" w:type="dxa"/>
            <w:shd w:val="clear" w:color="auto" w:fill="auto"/>
          </w:tcPr>
          <w:p w14:paraId="4B8EB5D9" w14:textId="2A46E61E" w:rsidR="00795686" w:rsidRPr="004A2BA2" w:rsidRDefault="004A2BA2" w:rsidP="005D009F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1409D851" w14:textId="77777777" w:rsidTr="00CA30C7">
        <w:tc>
          <w:tcPr>
            <w:tcW w:w="3681" w:type="dxa"/>
            <w:shd w:val="clear" w:color="auto" w:fill="auto"/>
          </w:tcPr>
          <w:p w14:paraId="18B7DF4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6183" w:type="dxa"/>
            <w:shd w:val="clear" w:color="auto" w:fill="auto"/>
          </w:tcPr>
          <w:p w14:paraId="60FE3A27" w14:textId="0D7A75FF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EEE8696" w14:textId="77777777" w:rsidTr="006A1761">
        <w:tc>
          <w:tcPr>
            <w:tcW w:w="3681" w:type="dxa"/>
            <w:shd w:val="clear" w:color="auto" w:fill="auto"/>
          </w:tcPr>
          <w:p w14:paraId="58BC4F5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6183" w:type="dxa"/>
            <w:shd w:val="clear" w:color="auto" w:fill="auto"/>
          </w:tcPr>
          <w:p w14:paraId="4B3D04D0" w14:textId="07D68DBA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480FF60A" w14:textId="77777777" w:rsidTr="00CA30C7">
        <w:tc>
          <w:tcPr>
            <w:tcW w:w="3681" w:type="dxa"/>
            <w:shd w:val="clear" w:color="auto" w:fill="auto"/>
          </w:tcPr>
          <w:p w14:paraId="1FAE1F55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6183" w:type="dxa"/>
            <w:shd w:val="clear" w:color="auto" w:fill="auto"/>
          </w:tcPr>
          <w:p w14:paraId="75F4B6A6" w14:textId="0EA781A4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02563103" w14:textId="77777777" w:rsidTr="006A1761">
        <w:tc>
          <w:tcPr>
            <w:tcW w:w="3681" w:type="dxa"/>
            <w:shd w:val="clear" w:color="auto" w:fill="auto"/>
          </w:tcPr>
          <w:p w14:paraId="275EC1A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6183" w:type="dxa"/>
            <w:shd w:val="clear" w:color="auto" w:fill="auto"/>
          </w:tcPr>
          <w:p w14:paraId="79385D0A" w14:textId="1D655184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30A0B832" w14:textId="77777777" w:rsidTr="006A1761">
        <w:tc>
          <w:tcPr>
            <w:tcW w:w="3681" w:type="dxa"/>
          </w:tcPr>
          <w:p w14:paraId="3FA2F49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6183" w:type="dxa"/>
          </w:tcPr>
          <w:p w14:paraId="698F118A" w14:textId="2E94EB9B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Jun Chen (Huawei)</w:t>
            </w:r>
          </w:p>
        </w:tc>
      </w:tr>
      <w:tr w:rsidR="004A2BA2" w14:paraId="39BFC52F" w14:textId="77777777" w:rsidTr="006A1761">
        <w:tc>
          <w:tcPr>
            <w:tcW w:w="3681" w:type="dxa"/>
          </w:tcPr>
          <w:p w14:paraId="20C72092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45.002</w:t>
            </w:r>
          </w:p>
        </w:tc>
        <w:tc>
          <w:tcPr>
            <w:tcW w:w="6183" w:type="dxa"/>
          </w:tcPr>
          <w:p w14:paraId="123942AE" w14:textId="16778ECA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:rsidRPr="00835DD6" w14:paraId="1C684B35" w14:textId="77777777" w:rsidTr="006A1761">
        <w:tc>
          <w:tcPr>
            <w:tcW w:w="3681" w:type="dxa"/>
          </w:tcPr>
          <w:p w14:paraId="0CFC69D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45.003</w:t>
            </w:r>
          </w:p>
        </w:tc>
        <w:tc>
          <w:tcPr>
            <w:tcW w:w="6183" w:type="dxa"/>
          </w:tcPr>
          <w:p w14:paraId="4A759880" w14:textId="1CE98D41" w:rsidR="004A2BA2" w:rsidRPr="00D95BAC" w:rsidRDefault="004A2BA2" w:rsidP="004A2BA2">
            <w:pPr>
              <w:spacing w:after="60"/>
              <w:rPr>
                <w:rFonts w:ascii="Arial" w:hAnsi="Arial" w:cs="Arial"/>
                <w:b/>
                <w:lang w:val="de-DE" w:eastAsia="zh-CN"/>
              </w:rPr>
            </w:pPr>
            <w:r w:rsidRPr="00D95BAC">
              <w:rPr>
                <w:rFonts w:ascii="Arial" w:hAnsi="Arial" w:cs="Arial"/>
                <w:b/>
                <w:lang w:val="de-DE" w:eastAsia="zh-CN"/>
              </w:rPr>
              <w:t xml:space="preserve">Mr. Stefan Eriksson </w:t>
            </w:r>
            <w:proofErr w:type="spellStart"/>
            <w:r w:rsidRPr="00D95BAC">
              <w:rPr>
                <w:rFonts w:ascii="Arial" w:hAnsi="Arial" w:cs="Arial"/>
                <w:b/>
                <w:lang w:val="de-DE" w:eastAsia="zh-CN"/>
              </w:rPr>
              <w:t>Löwenmark</w:t>
            </w:r>
            <w:proofErr w:type="spellEnd"/>
            <w:r w:rsidRPr="00D95BAC">
              <w:rPr>
                <w:rFonts w:ascii="Arial" w:hAnsi="Arial" w:cs="Arial"/>
                <w:b/>
                <w:lang w:val="de-DE" w:eastAsia="zh-CN"/>
              </w:rPr>
              <w:t xml:space="preserve"> (Ericsson)</w:t>
            </w:r>
          </w:p>
        </w:tc>
      </w:tr>
      <w:tr w:rsidR="004A2BA2" w14:paraId="5068E2B3" w14:textId="77777777" w:rsidTr="006A1761">
        <w:tc>
          <w:tcPr>
            <w:tcW w:w="3681" w:type="dxa"/>
          </w:tcPr>
          <w:p w14:paraId="6819E886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6183" w:type="dxa"/>
          </w:tcPr>
          <w:p w14:paraId="44FA4654" w14:textId="2C937FCC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:rsidRPr="00835DD6" w14:paraId="1E3BD724" w14:textId="77777777" w:rsidTr="006A1761">
        <w:tc>
          <w:tcPr>
            <w:tcW w:w="3681" w:type="dxa"/>
          </w:tcPr>
          <w:p w14:paraId="62CDD33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6183" w:type="dxa"/>
          </w:tcPr>
          <w:p w14:paraId="0D2D4EFC" w14:textId="3E9BD849" w:rsidR="004A2BA2" w:rsidRPr="00D95BAC" w:rsidRDefault="004A2BA2" w:rsidP="004A2BA2">
            <w:pPr>
              <w:spacing w:after="60"/>
              <w:rPr>
                <w:rFonts w:ascii="Arial" w:hAnsi="Arial" w:cs="Arial"/>
                <w:b/>
                <w:lang w:val="de-DE" w:eastAsia="zh-CN"/>
              </w:rPr>
            </w:pPr>
            <w:r w:rsidRPr="00D95BAC">
              <w:rPr>
                <w:rFonts w:ascii="Arial" w:hAnsi="Arial" w:cs="Arial"/>
                <w:b/>
                <w:lang w:val="de-DE" w:eastAsia="zh-CN"/>
              </w:rPr>
              <w:t xml:space="preserve">Mr. Stefan Eriksson </w:t>
            </w:r>
            <w:proofErr w:type="spellStart"/>
            <w:r w:rsidRPr="00D95BAC">
              <w:rPr>
                <w:rFonts w:ascii="Arial" w:hAnsi="Arial" w:cs="Arial"/>
                <w:b/>
                <w:lang w:val="de-DE" w:eastAsia="zh-CN"/>
              </w:rPr>
              <w:t>Löwenmark</w:t>
            </w:r>
            <w:proofErr w:type="spellEnd"/>
            <w:r w:rsidRPr="00D95BAC">
              <w:rPr>
                <w:rFonts w:ascii="Arial" w:hAnsi="Arial" w:cs="Arial"/>
                <w:b/>
                <w:lang w:val="de-DE" w:eastAsia="zh-CN"/>
              </w:rPr>
              <w:t xml:space="preserve"> (Ericsson)</w:t>
            </w:r>
          </w:p>
        </w:tc>
      </w:tr>
      <w:tr w:rsidR="004A2BA2" w14:paraId="26B53818" w14:textId="77777777" w:rsidTr="006A1761">
        <w:tc>
          <w:tcPr>
            <w:tcW w:w="3681" w:type="dxa"/>
          </w:tcPr>
          <w:p w14:paraId="78B93F64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6183" w:type="dxa"/>
          </w:tcPr>
          <w:p w14:paraId="75C1CBD2" w14:textId="21317283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Olof Liberg (Ericsson)</w:t>
            </w:r>
          </w:p>
        </w:tc>
      </w:tr>
      <w:tr w:rsidR="004A2BA2" w14:paraId="5894AC93" w14:textId="77777777" w:rsidTr="006A1761">
        <w:tc>
          <w:tcPr>
            <w:tcW w:w="3681" w:type="dxa"/>
          </w:tcPr>
          <w:p w14:paraId="1135AD7D" w14:textId="77777777" w:rsidR="004A2BA2" w:rsidRPr="009D7FBA" w:rsidRDefault="004A2BA2" w:rsidP="004A2BA2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color w:val="000000" w:themeColor="text1"/>
                <w:lang w:eastAsia="zh-CN"/>
              </w:rPr>
              <w:t>TS 48.008</w:t>
            </w:r>
          </w:p>
        </w:tc>
        <w:tc>
          <w:tcPr>
            <w:tcW w:w="6183" w:type="dxa"/>
          </w:tcPr>
          <w:p w14:paraId="534D53CC" w14:textId="491946EC" w:rsidR="004A2BA2" w:rsidRPr="009D7FBA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0E1E17B2" w14:textId="77777777" w:rsidTr="006A1761">
        <w:tc>
          <w:tcPr>
            <w:tcW w:w="3681" w:type="dxa"/>
          </w:tcPr>
          <w:p w14:paraId="5AAD59B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6183" w:type="dxa"/>
          </w:tcPr>
          <w:p w14:paraId="4757CB46" w14:textId="47F8F21A" w:rsidR="004A2BA2" w:rsidRPr="00A50231" w:rsidRDefault="00211D43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AA2DE8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3B286CC" w14:textId="77777777" w:rsidTr="006A1761">
        <w:tc>
          <w:tcPr>
            <w:tcW w:w="3681" w:type="dxa"/>
          </w:tcPr>
          <w:p w14:paraId="337FC44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49.031</w:t>
            </w:r>
          </w:p>
        </w:tc>
        <w:tc>
          <w:tcPr>
            <w:tcW w:w="6183" w:type="dxa"/>
          </w:tcPr>
          <w:p w14:paraId="4799D5F9" w14:textId="05063B3E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2F4447A9" w14:textId="77777777" w:rsidTr="006A1761">
        <w:tc>
          <w:tcPr>
            <w:tcW w:w="3681" w:type="dxa"/>
          </w:tcPr>
          <w:p w14:paraId="22EA3C0B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6183" w:type="dxa"/>
          </w:tcPr>
          <w:p w14:paraId="0F0E3642" w14:textId="0BA97006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Juergen Hofmann (Nokia)</w:t>
            </w:r>
          </w:p>
        </w:tc>
      </w:tr>
    </w:tbl>
    <w:p w14:paraId="194FDDDB" w14:textId="7D98D67D" w:rsidR="00762372" w:rsidRPr="00F52C72" w:rsidRDefault="006A1761" w:rsidP="00F52C72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 w:rsidR="00F52C72">
        <w:rPr>
          <w:lang w:eastAsia="zh-CN"/>
        </w:rPr>
        <w:t>1</w:t>
      </w:r>
      <w:r>
        <w:rPr>
          <w:lang w:eastAsia="zh-CN"/>
        </w:rPr>
        <w:t xml:space="preserve">: </w:t>
      </w:r>
      <w:r w:rsidRPr="006A1761">
        <w:rPr>
          <w:lang w:eastAsia="zh-CN"/>
        </w:rPr>
        <w:t xml:space="preserve">Prioritized UTRAN </w:t>
      </w:r>
      <w:r w:rsidR="00F52C72"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 </w:t>
      </w:r>
      <w:r w:rsidR="00F52C72">
        <w:rPr>
          <w:lang w:eastAsia="zh-CN"/>
        </w:rPr>
        <w:t>with confirmed</w:t>
      </w:r>
      <w:r w:rsidRPr="006A1761">
        <w:rPr>
          <w:lang w:eastAsia="zh-CN"/>
        </w:rPr>
        <w:t xml:space="preserve"> rapporteur responsibilities</w:t>
      </w:r>
      <w:r w:rsidR="00F52C72">
        <w:rPr>
          <w:lang w:eastAsia="zh-CN"/>
        </w:rPr>
        <w:t xml:space="preserve"> (in bold)</w:t>
      </w:r>
      <w:r>
        <w:rPr>
          <w:lang w:eastAsia="zh-CN"/>
        </w:rPr>
        <w:t xml:space="preserve">. </w:t>
      </w:r>
    </w:p>
    <w:p w14:paraId="55BB4C52" w14:textId="5FCD6140" w:rsidR="00CA30C7" w:rsidRPr="00AA2DE8" w:rsidRDefault="00BD6B46" w:rsidP="00A732D2">
      <w:pPr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color w:val="000000" w:themeColor="text1"/>
          <w:lang w:eastAsia="zh-CN"/>
        </w:rPr>
        <w:t>T</w:t>
      </w:r>
      <w:r w:rsidR="00A732D2" w:rsidRPr="00AA2DE8">
        <w:rPr>
          <w:rFonts w:ascii="Arial" w:hAnsi="Arial" w:cs="Arial"/>
          <w:color w:val="000000" w:themeColor="text1"/>
          <w:lang w:eastAsia="zh-CN"/>
        </w:rPr>
        <w:t xml:space="preserve">he </w:t>
      </w:r>
      <w:r w:rsidR="00AA2DE8">
        <w:rPr>
          <w:rFonts w:ascii="Arial" w:hAnsi="Arial" w:cs="Arial"/>
          <w:color w:val="000000" w:themeColor="text1"/>
          <w:lang w:eastAsia="zh-CN"/>
        </w:rPr>
        <w:t xml:space="preserve">update of </w:t>
      </w:r>
      <w:r w:rsidR="00A732D2" w:rsidRPr="00AA2DE8">
        <w:rPr>
          <w:rFonts w:ascii="Arial" w:hAnsi="Arial" w:cs="Arial"/>
          <w:color w:val="000000" w:themeColor="text1"/>
          <w:lang w:eastAsia="zh-CN"/>
        </w:rPr>
        <w:t xml:space="preserve">rapporteur responsibilities for all prioritized specifications </w:t>
      </w:r>
      <w:r w:rsidR="00AA2DE8">
        <w:rPr>
          <w:rFonts w:ascii="Arial" w:hAnsi="Arial" w:cs="Arial"/>
          <w:color w:val="000000" w:themeColor="text1"/>
          <w:lang w:eastAsia="zh-CN"/>
        </w:rPr>
        <w:t xml:space="preserve">was </w:t>
      </w:r>
      <w:r>
        <w:rPr>
          <w:rFonts w:ascii="Arial" w:hAnsi="Arial" w:cs="Arial"/>
          <w:color w:val="000000" w:themeColor="text1"/>
          <w:lang w:eastAsia="zh-CN"/>
        </w:rPr>
        <w:t xml:space="preserve">already </w:t>
      </w:r>
      <w:r w:rsidR="00AA2DE8">
        <w:rPr>
          <w:rFonts w:ascii="Arial" w:hAnsi="Arial" w:cs="Arial"/>
          <w:color w:val="000000" w:themeColor="text1"/>
          <w:lang w:eastAsia="zh-CN"/>
        </w:rPr>
        <w:t>finalized</w:t>
      </w:r>
      <w:r>
        <w:rPr>
          <w:rFonts w:ascii="Arial" w:hAnsi="Arial" w:cs="Arial"/>
          <w:color w:val="000000" w:themeColor="text1"/>
          <w:lang w:eastAsia="zh-CN"/>
        </w:rPr>
        <w:t xml:space="preserve"> at RAN6 #13.</w:t>
      </w:r>
    </w:p>
    <w:p w14:paraId="2AE497B2" w14:textId="1626DAAF" w:rsidR="00E42EA5" w:rsidRPr="00961761" w:rsidRDefault="004E69F5" w:rsidP="00E42EA5">
      <w:pPr>
        <w:pStyle w:val="Heading1"/>
      </w:pPr>
      <w:r>
        <w:t>3</w:t>
      </w:r>
      <w:r w:rsidR="00E42EA5">
        <w:tab/>
        <w:t xml:space="preserve">Responsibilities for other </w:t>
      </w:r>
      <w:r w:rsidR="00461548">
        <w:t>T</w:t>
      </w:r>
      <w:r w:rsidR="00E42EA5">
        <w:t xml:space="preserve">echnical </w:t>
      </w:r>
      <w:r w:rsidR="00461548">
        <w:t>S</w:t>
      </w:r>
      <w:r w:rsidR="00E42EA5">
        <w:t>pecifications</w:t>
      </w:r>
    </w:p>
    <w:p w14:paraId="2B3EB8D6" w14:textId="5F748234" w:rsidR="002B2F09" w:rsidRPr="00E37AC2" w:rsidRDefault="00E42EA5" w:rsidP="002B2F0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pecifications </w:t>
      </w:r>
      <w:r w:rsidR="00257C15">
        <w:rPr>
          <w:rFonts w:ascii="Arial" w:hAnsi="Arial" w:cs="Arial"/>
          <w:lang w:eastAsia="zh-CN"/>
        </w:rPr>
        <w:t xml:space="preserve">based on the information on the 3GPP RAN WG6 specification webpage, </w:t>
      </w:r>
      <w:r>
        <w:rPr>
          <w:rFonts w:ascii="Arial" w:hAnsi="Arial" w:cs="Arial"/>
          <w:lang w:eastAsia="zh-CN"/>
        </w:rPr>
        <w:t>other than listed in Table 1</w:t>
      </w:r>
      <w:r w:rsidR="00257C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is ongoing. </w:t>
      </w:r>
      <w:r w:rsidR="002B2F09">
        <w:rPr>
          <w:rFonts w:ascii="Arial" w:hAnsi="Arial" w:cs="Arial"/>
          <w:lang w:eastAsia="zh-CN"/>
        </w:rPr>
        <w:t>The current status can be found in the attachment</w:t>
      </w:r>
      <w:r w:rsidR="0001558F">
        <w:rPr>
          <w:rFonts w:ascii="Arial" w:hAnsi="Arial" w:cs="Arial"/>
          <w:lang w:eastAsia="zh-CN"/>
        </w:rPr>
        <w:t xml:space="preserve">. </w:t>
      </w:r>
      <w:r w:rsidR="00AA2DE8">
        <w:rPr>
          <w:rFonts w:ascii="Arial" w:hAnsi="Arial" w:cs="Arial"/>
          <w:lang w:eastAsia="zh-CN"/>
        </w:rPr>
        <w:t>T</w:t>
      </w:r>
      <w:r w:rsidR="0001558F">
        <w:rPr>
          <w:rFonts w:ascii="Arial" w:hAnsi="Arial" w:cs="Arial"/>
          <w:lang w:eastAsia="zh-CN"/>
        </w:rPr>
        <w:t xml:space="preserve">he update </w:t>
      </w:r>
      <w:r w:rsidR="00252486">
        <w:rPr>
          <w:rFonts w:ascii="Arial" w:hAnsi="Arial" w:cs="Arial"/>
          <w:lang w:eastAsia="zh-CN"/>
        </w:rPr>
        <w:t xml:space="preserve">of the rapporteur responsibility </w:t>
      </w:r>
      <w:r w:rsidR="0001558F" w:rsidRPr="00E37AC2">
        <w:rPr>
          <w:rFonts w:ascii="Arial" w:hAnsi="Arial" w:cs="Arial"/>
          <w:lang w:eastAsia="zh-CN"/>
        </w:rPr>
        <w:t>for TS 4</w:t>
      </w:r>
      <w:r w:rsidR="00F93B85">
        <w:rPr>
          <w:rFonts w:ascii="Arial" w:hAnsi="Arial" w:cs="Arial"/>
          <w:lang w:eastAsia="zh-CN"/>
        </w:rPr>
        <w:t>5</w:t>
      </w:r>
      <w:r w:rsidR="0001558F" w:rsidRPr="00E37AC2">
        <w:rPr>
          <w:rFonts w:ascii="Arial" w:hAnsi="Arial" w:cs="Arial"/>
          <w:lang w:eastAsia="zh-CN"/>
        </w:rPr>
        <w:t>.0</w:t>
      </w:r>
      <w:r w:rsidR="00F93B85">
        <w:rPr>
          <w:rFonts w:ascii="Arial" w:hAnsi="Arial" w:cs="Arial"/>
          <w:lang w:eastAsia="zh-CN"/>
        </w:rPr>
        <w:t>56</w:t>
      </w:r>
      <w:r w:rsidR="00252486">
        <w:rPr>
          <w:rFonts w:ascii="Arial" w:hAnsi="Arial" w:cs="Arial"/>
          <w:lang w:eastAsia="zh-CN"/>
        </w:rPr>
        <w:t xml:space="preserve"> </w:t>
      </w:r>
      <w:r w:rsidR="00BD6B46">
        <w:rPr>
          <w:rFonts w:ascii="Arial" w:hAnsi="Arial" w:cs="Arial"/>
          <w:lang w:eastAsia="zh-CN"/>
        </w:rPr>
        <w:t>was confirmed during RAN6 #1</w:t>
      </w:r>
      <w:r w:rsidR="00F93B85">
        <w:rPr>
          <w:rFonts w:ascii="Arial" w:hAnsi="Arial" w:cs="Arial"/>
          <w:lang w:eastAsia="zh-CN"/>
        </w:rPr>
        <w:t>5</w:t>
      </w:r>
      <w:r w:rsidR="00BD6B46">
        <w:rPr>
          <w:rFonts w:ascii="Arial" w:hAnsi="Arial" w:cs="Arial"/>
          <w:lang w:eastAsia="zh-CN"/>
        </w:rPr>
        <w:t xml:space="preserve"> (see RAN6 #1</w:t>
      </w:r>
      <w:r w:rsidR="00F93B85">
        <w:rPr>
          <w:rFonts w:ascii="Arial" w:hAnsi="Arial" w:cs="Arial"/>
          <w:lang w:eastAsia="zh-CN"/>
        </w:rPr>
        <w:t>5</w:t>
      </w:r>
      <w:r w:rsidR="00BD6B46">
        <w:rPr>
          <w:rFonts w:ascii="Arial" w:hAnsi="Arial" w:cs="Arial"/>
          <w:lang w:eastAsia="zh-CN"/>
        </w:rPr>
        <w:t xml:space="preserve"> meeting report). </w:t>
      </w:r>
      <w:r w:rsidR="00252486">
        <w:rPr>
          <w:rFonts w:ascii="Arial" w:hAnsi="Arial" w:cs="Arial"/>
          <w:lang w:eastAsia="zh-CN"/>
        </w:rPr>
        <w:t xml:space="preserve">Rapporteur </w:t>
      </w:r>
      <w:r w:rsidR="0001558F" w:rsidRPr="00E37AC2">
        <w:rPr>
          <w:rFonts w:ascii="Arial" w:hAnsi="Arial" w:cs="Arial"/>
          <w:lang w:eastAsia="zh-CN"/>
        </w:rPr>
        <w:t xml:space="preserve">responsibilities for </w:t>
      </w:r>
      <w:r w:rsidR="00252486">
        <w:rPr>
          <w:rFonts w:ascii="Arial" w:hAnsi="Arial" w:cs="Arial"/>
          <w:lang w:eastAsia="zh-CN"/>
        </w:rPr>
        <w:t xml:space="preserve">TS 25.202, TS 25.221, TS 25.222 and TS 25.223 still need to be confirmed or updated. The update is depicted </w:t>
      </w:r>
      <w:r w:rsidR="0001558F" w:rsidRPr="00E37AC2">
        <w:rPr>
          <w:rFonts w:ascii="Arial" w:hAnsi="Arial" w:cs="Arial"/>
          <w:lang w:eastAsia="zh-CN"/>
        </w:rPr>
        <w:t>in Table 2</w:t>
      </w:r>
      <w:r w:rsidR="00A732D2" w:rsidRPr="00E37AC2">
        <w:rPr>
          <w:rFonts w:ascii="Arial" w:hAnsi="Arial" w:cs="Arial"/>
          <w:lang w:eastAsia="zh-CN"/>
        </w:rPr>
        <w:t>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01558F" w14:paraId="352451ED" w14:textId="77777777" w:rsidTr="009231AB">
        <w:tc>
          <w:tcPr>
            <w:tcW w:w="3681" w:type="dxa"/>
            <w:shd w:val="clear" w:color="auto" w:fill="D9D9D9" w:themeFill="background1" w:themeFillShade="D9"/>
          </w:tcPr>
          <w:p w14:paraId="613BA311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47EB9E4A" w14:textId="71EA3F80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Rapporteur</w:t>
            </w:r>
            <w:r w:rsidR="0018483C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01558F" w14:paraId="22CFC021" w14:textId="77777777" w:rsidTr="009231AB">
        <w:tc>
          <w:tcPr>
            <w:tcW w:w="9864" w:type="dxa"/>
            <w:gridSpan w:val="2"/>
            <w:shd w:val="clear" w:color="auto" w:fill="FFFF99"/>
          </w:tcPr>
          <w:p w14:paraId="4D67D128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8E3485" w:rsidRPr="004A2BA2" w14:paraId="10DD6044" w14:textId="77777777" w:rsidTr="009231AB">
        <w:tc>
          <w:tcPr>
            <w:tcW w:w="3681" w:type="dxa"/>
          </w:tcPr>
          <w:p w14:paraId="170A683D" w14:textId="78429E00" w:rsidR="008E3485" w:rsidRDefault="008E3485" w:rsidP="008E3485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</w:t>
            </w:r>
            <w:r w:rsidR="00AA2DE8">
              <w:rPr>
                <w:rFonts w:ascii="Arial" w:hAnsi="Arial" w:cs="Arial"/>
                <w:lang w:eastAsia="zh-CN"/>
              </w:rPr>
              <w:t>02</w:t>
            </w:r>
          </w:p>
        </w:tc>
        <w:tc>
          <w:tcPr>
            <w:tcW w:w="6183" w:type="dxa"/>
          </w:tcPr>
          <w:p w14:paraId="054DB31F" w14:textId="0823F8C9" w:rsidR="008E3485" w:rsidRPr="00975F22" w:rsidRDefault="00AA2DE8" w:rsidP="008E3485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proofErr w:type="spellStart"/>
            <w:r w:rsidRPr="00975F22">
              <w:rPr>
                <w:rFonts w:ascii="Arial" w:hAnsi="Arial" w:cs="Arial"/>
                <w:color w:val="000000" w:themeColor="text1"/>
              </w:rPr>
              <w:t>Dr.</w:t>
            </w:r>
            <w:proofErr w:type="spellEnd"/>
            <w:r w:rsidRPr="00975F22">
              <w:rPr>
                <w:rFonts w:ascii="Arial" w:hAnsi="Arial" w:cs="Arial"/>
                <w:color w:val="000000" w:themeColor="text1"/>
              </w:rPr>
              <w:t xml:space="preserve"> Beale, Martin (Sony) – to be confirmed / updated</w:t>
            </w:r>
          </w:p>
        </w:tc>
      </w:tr>
      <w:tr w:rsidR="008E3485" w:rsidRPr="004A2BA2" w14:paraId="4229D31E" w14:textId="77777777" w:rsidTr="009231AB">
        <w:tc>
          <w:tcPr>
            <w:tcW w:w="3681" w:type="dxa"/>
          </w:tcPr>
          <w:p w14:paraId="0813CC0C" w14:textId="4D4451EC" w:rsidR="008E3485" w:rsidRDefault="008E3485" w:rsidP="008E3485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</w:t>
            </w:r>
            <w:r w:rsidR="00AA2DE8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6183" w:type="dxa"/>
          </w:tcPr>
          <w:p w14:paraId="7A87ADF7" w14:textId="09AA0BBB" w:rsidR="008E3485" w:rsidRPr="00975F22" w:rsidRDefault="00AA2DE8" w:rsidP="008E3485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975F22">
              <w:rPr>
                <w:rFonts w:ascii="Arial" w:hAnsi="Arial" w:cs="Arial"/>
                <w:color w:val="000000" w:themeColor="text1"/>
              </w:rPr>
              <w:t xml:space="preserve">Mr. Shen, </w:t>
            </w:r>
            <w:proofErr w:type="spellStart"/>
            <w:r w:rsidRPr="00975F22">
              <w:rPr>
                <w:rFonts w:ascii="Arial" w:hAnsi="Arial" w:cs="Arial"/>
                <w:color w:val="000000" w:themeColor="text1"/>
              </w:rPr>
              <w:t>Dongdong</w:t>
            </w:r>
            <w:proofErr w:type="spellEnd"/>
            <w:r w:rsidRPr="00975F22">
              <w:rPr>
                <w:rFonts w:ascii="Arial" w:hAnsi="Arial" w:cs="Arial"/>
                <w:color w:val="000000" w:themeColor="text1"/>
              </w:rPr>
              <w:t xml:space="preserve"> (TD Tech) – to be confirmed / updated</w:t>
            </w:r>
          </w:p>
        </w:tc>
      </w:tr>
      <w:tr w:rsidR="00AA2DE8" w:rsidRPr="004A2BA2" w14:paraId="297AC586" w14:textId="77777777" w:rsidTr="009231AB">
        <w:tc>
          <w:tcPr>
            <w:tcW w:w="3681" w:type="dxa"/>
          </w:tcPr>
          <w:p w14:paraId="728939B4" w14:textId="3BA2C43D" w:rsidR="00AA2DE8" w:rsidRDefault="00AA2DE8" w:rsidP="00AA2DE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25.222</w:t>
            </w:r>
          </w:p>
        </w:tc>
        <w:tc>
          <w:tcPr>
            <w:tcW w:w="6183" w:type="dxa"/>
          </w:tcPr>
          <w:p w14:paraId="1577A17C" w14:textId="68C9B831" w:rsidR="00AA2DE8" w:rsidRPr="00975F22" w:rsidRDefault="00AA2DE8" w:rsidP="00AA2DE8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75F22">
              <w:rPr>
                <w:rFonts w:ascii="Arial" w:hAnsi="Arial" w:cs="Arial"/>
                <w:color w:val="000000" w:themeColor="text1"/>
              </w:rPr>
              <w:t>Dr.</w:t>
            </w:r>
            <w:proofErr w:type="spellEnd"/>
            <w:r w:rsidRPr="00975F22">
              <w:rPr>
                <w:rFonts w:ascii="Arial" w:hAnsi="Arial" w:cs="Arial"/>
                <w:color w:val="000000" w:themeColor="text1"/>
              </w:rPr>
              <w:t xml:space="preserve"> Beale, Martin (Sony) – to be confirmed / updated</w:t>
            </w:r>
          </w:p>
        </w:tc>
      </w:tr>
      <w:tr w:rsidR="00975F22" w:rsidRPr="004A2BA2" w14:paraId="769B9979" w14:textId="77777777" w:rsidTr="009231AB">
        <w:tc>
          <w:tcPr>
            <w:tcW w:w="3681" w:type="dxa"/>
          </w:tcPr>
          <w:p w14:paraId="3F1DC348" w14:textId="11F67CD6" w:rsidR="00975F22" w:rsidRDefault="00975F22" w:rsidP="00AA2DE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25.223</w:t>
            </w:r>
          </w:p>
        </w:tc>
        <w:tc>
          <w:tcPr>
            <w:tcW w:w="6183" w:type="dxa"/>
          </w:tcPr>
          <w:p w14:paraId="73D968EF" w14:textId="3B339F85" w:rsidR="00975F22" w:rsidRPr="00975F22" w:rsidRDefault="00975F22" w:rsidP="00AA2DE8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975F22">
              <w:rPr>
                <w:rFonts w:ascii="Arial" w:hAnsi="Arial" w:cs="Arial"/>
                <w:color w:val="000000" w:themeColor="text1"/>
              </w:rPr>
              <w:t>Mr. Anderson, Nicholas (Blackberry) – to be reassigned</w:t>
            </w:r>
          </w:p>
        </w:tc>
      </w:tr>
      <w:tr w:rsidR="00975F22" w:rsidRPr="00A50231" w14:paraId="18A75A23" w14:textId="77777777" w:rsidTr="009231AB">
        <w:tc>
          <w:tcPr>
            <w:tcW w:w="9864" w:type="dxa"/>
            <w:gridSpan w:val="2"/>
            <w:shd w:val="clear" w:color="auto" w:fill="FFFF99"/>
          </w:tcPr>
          <w:p w14:paraId="7DDCBF64" w14:textId="77777777" w:rsidR="00975F22" w:rsidRPr="00A50231" w:rsidRDefault="00975F22" w:rsidP="00975F22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E8626C" w:rsidRPr="00E951A3" w14:paraId="0CEFDA49" w14:textId="77777777" w:rsidTr="009231AB">
        <w:tc>
          <w:tcPr>
            <w:tcW w:w="3681" w:type="dxa"/>
            <w:shd w:val="clear" w:color="auto" w:fill="auto"/>
          </w:tcPr>
          <w:p w14:paraId="35FDBEBD" w14:textId="0EF7B88C" w:rsidR="00E8626C" w:rsidRDefault="00E8626C" w:rsidP="00E8626C">
            <w:pPr>
              <w:spacing w:after="60"/>
              <w:rPr>
                <w:rFonts w:ascii="Arial" w:hAnsi="Arial" w:cs="Arial"/>
                <w:lang w:eastAsia="zh-CN"/>
              </w:rPr>
            </w:pPr>
            <w:r w:rsidRPr="00902F39">
              <w:rPr>
                <w:rFonts w:ascii="Arial" w:hAnsi="Arial" w:cs="Arial"/>
                <w:lang w:eastAsia="zh-CN"/>
              </w:rPr>
              <w:t>TS 45.056</w:t>
            </w:r>
          </w:p>
        </w:tc>
        <w:tc>
          <w:tcPr>
            <w:tcW w:w="6183" w:type="dxa"/>
            <w:shd w:val="clear" w:color="auto" w:fill="auto"/>
          </w:tcPr>
          <w:p w14:paraId="628B16A0" w14:textId="1B953526" w:rsidR="00E8626C" w:rsidRPr="00F93B85" w:rsidRDefault="00E8626C" w:rsidP="00E8626C">
            <w:pPr>
              <w:spacing w:after="60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  <w:r w:rsidRPr="00F93B85">
              <w:rPr>
                <w:rFonts w:ascii="Arial" w:hAnsi="Arial" w:cs="Arial"/>
                <w:b/>
                <w:bCs/>
                <w:color w:val="0000FF"/>
                <w:lang w:eastAsia="zh-CN"/>
              </w:rPr>
              <w:t xml:space="preserve">Mr. </w:t>
            </w:r>
            <w:r w:rsidR="00F93B85" w:rsidRPr="00F93B85">
              <w:rPr>
                <w:rFonts w:ascii="Arial" w:hAnsi="Arial" w:cs="Arial"/>
                <w:b/>
                <w:bCs/>
                <w:color w:val="0000FF"/>
                <w:lang w:eastAsia="zh-CN"/>
              </w:rPr>
              <w:t>Juergen Hofmann (Nokia)</w:t>
            </w:r>
            <w:r w:rsidRPr="00F93B85">
              <w:rPr>
                <w:rFonts w:ascii="Arial" w:hAnsi="Arial" w:cs="Arial"/>
                <w:b/>
                <w:bCs/>
                <w:color w:val="0000FF"/>
                <w:lang w:eastAsia="zh-CN"/>
              </w:rPr>
              <w:t xml:space="preserve"> </w:t>
            </w:r>
            <w:r w:rsidR="00F93B85" w:rsidRPr="00F93B85">
              <w:rPr>
                <w:rFonts w:ascii="Arial" w:hAnsi="Arial" w:cs="Arial"/>
                <w:b/>
                <w:bCs/>
                <w:color w:val="0000FF"/>
              </w:rPr>
              <w:t>- confirmed</w:t>
            </w:r>
          </w:p>
        </w:tc>
      </w:tr>
    </w:tbl>
    <w:p w14:paraId="071C3C22" w14:textId="4904CB07" w:rsidR="0001558F" w:rsidRPr="0001558F" w:rsidRDefault="0001558F" w:rsidP="0001558F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2: </w:t>
      </w:r>
      <w:r w:rsidR="008C3D96">
        <w:rPr>
          <w:lang w:eastAsia="zh-CN"/>
        </w:rPr>
        <w:t>Update</w:t>
      </w:r>
      <w:r w:rsidR="00252486">
        <w:rPr>
          <w:lang w:eastAsia="zh-CN"/>
        </w:rPr>
        <w:t xml:space="preserve"> of</w:t>
      </w:r>
      <w:r w:rsidR="0018483C">
        <w:rPr>
          <w:lang w:eastAsia="zh-CN"/>
        </w:rPr>
        <w:t xml:space="preserve"> </w:t>
      </w:r>
      <w:r>
        <w:rPr>
          <w:lang w:eastAsia="zh-CN"/>
        </w:rPr>
        <w:t>responsibilit</w:t>
      </w:r>
      <w:r w:rsidR="008C3D96">
        <w:rPr>
          <w:lang w:eastAsia="zh-CN"/>
        </w:rPr>
        <w:t>ies</w:t>
      </w:r>
      <w:r>
        <w:rPr>
          <w:lang w:eastAsia="zh-CN"/>
        </w:rPr>
        <w:t xml:space="preserve"> for other </w:t>
      </w:r>
      <w:r w:rsidRPr="006A1761">
        <w:rPr>
          <w:lang w:eastAsia="zh-CN"/>
        </w:rPr>
        <w:t xml:space="preserve">UTRAN </w:t>
      </w:r>
      <w:r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>RAN specificati</w:t>
      </w:r>
      <w:r w:rsidR="0018483C">
        <w:rPr>
          <w:lang w:eastAsia="zh-CN"/>
        </w:rPr>
        <w:t>ons</w:t>
      </w:r>
      <w:r w:rsidR="008C3D96">
        <w:rPr>
          <w:lang w:eastAsia="zh-CN"/>
        </w:rPr>
        <w:t xml:space="preserve"> </w:t>
      </w:r>
      <w:r w:rsidR="00E8626C">
        <w:rPr>
          <w:lang w:eastAsia="zh-CN"/>
        </w:rPr>
        <w:t xml:space="preserve">at and </w:t>
      </w:r>
      <w:r w:rsidR="008C3D96">
        <w:rPr>
          <w:lang w:eastAsia="zh-CN"/>
        </w:rPr>
        <w:t>after RAN6 #1</w:t>
      </w:r>
      <w:r w:rsidR="00F93B85">
        <w:rPr>
          <w:lang w:eastAsia="zh-CN"/>
        </w:rPr>
        <w:t>5</w:t>
      </w:r>
      <w:r>
        <w:rPr>
          <w:lang w:eastAsia="zh-CN"/>
        </w:rPr>
        <w:t xml:space="preserve">. </w:t>
      </w:r>
    </w:p>
    <w:p w14:paraId="2E31A6B0" w14:textId="3406F6A9" w:rsidR="00E57A3A" w:rsidRDefault="00E57A3A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 w:rsidR="0011295B">
        <w:rPr>
          <w:rFonts w:ascii="Arial" w:hAnsi="Arial" w:cs="Arial"/>
          <w:lang w:eastAsia="zh-CN"/>
        </w:rPr>
        <w:t xml:space="preserve">uring the analysis, it has been observed that rapporteur contact details of some listed Technical Specifications and Technical Reports </w:t>
      </w:r>
      <w:r w:rsidR="00257C15">
        <w:rPr>
          <w:rFonts w:ascii="Arial" w:hAnsi="Arial" w:cs="Arial"/>
          <w:lang w:eastAsia="zh-CN"/>
        </w:rPr>
        <w:t xml:space="preserve">seem to </w:t>
      </w:r>
      <w:r w:rsidR="0011295B">
        <w:rPr>
          <w:rFonts w:ascii="Arial" w:hAnsi="Arial" w:cs="Arial"/>
          <w:lang w:eastAsia="zh-CN"/>
        </w:rPr>
        <w:t>have not been updated</w:t>
      </w:r>
      <w:r w:rsidR="00257C15">
        <w:rPr>
          <w:rFonts w:ascii="Arial" w:hAnsi="Arial" w:cs="Arial"/>
          <w:lang w:eastAsia="zh-CN"/>
        </w:rPr>
        <w:t xml:space="preserve"> to the latest status. This might yield an issue to contact a Rapporteur for a certain TS or TR (an example is TS 48.103)</w:t>
      </w:r>
      <w:r w:rsidR="0011295B">
        <w:rPr>
          <w:rFonts w:ascii="Arial" w:hAnsi="Arial" w:cs="Arial"/>
          <w:lang w:eastAsia="zh-CN"/>
        </w:rPr>
        <w:t xml:space="preserve">. </w:t>
      </w:r>
      <w:r w:rsidR="00257C15">
        <w:rPr>
          <w:rFonts w:ascii="Arial" w:hAnsi="Arial" w:cs="Arial"/>
          <w:lang w:eastAsia="zh-CN"/>
        </w:rPr>
        <w:t xml:space="preserve">The issue </w:t>
      </w:r>
      <w:r>
        <w:rPr>
          <w:rFonts w:ascii="Arial" w:hAnsi="Arial" w:cs="Arial"/>
          <w:lang w:eastAsia="zh-CN"/>
        </w:rPr>
        <w:t>wa</w:t>
      </w:r>
      <w:r w:rsidR="00257C15">
        <w:rPr>
          <w:rFonts w:ascii="Arial" w:hAnsi="Arial" w:cs="Arial"/>
          <w:lang w:eastAsia="zh-CN"/>
        </w:rPr>
        <w:t>s brought to ETSI MCC’s attention</w:t>
      </w:r>
      <w:r>
        <w:rPr>
          <w:rFonts w:ascii="Arial" w:hAnsi="Arial" w:cs="Arial"/>
          <w:lang w:eastAsia="zh-CN"/>
        </w:rPr>
        <w:t xml:space="preserve"> at RAN6 #11. </w:t>
      </w:r>
      <w:r w:rsidR="003C005F" w:rsidRPr="00D95BAC">
        <w:rPr>
          <w:rFonts w:ascii="Arial" w:hAnsi="Arial" w:cs="Arial"/>
          <w:lang w:val="en-US" w:eastAsia="zh-CN"/>
        </w:rPr>
        <w:t>After RAN6 #11 t</w:t>
      </w:r>
      <w:r w:rsidR="003C005F" w:rsidRPr="00E57A3A">
        <w:rPr>
          <w:rFonts w:ascii="Arial" w:hAnsi="Arial" w:cs="Arial"/>
          <w:lang w:eastAsia="zh-CN"/>
        </w:rPr>
        <w:t>he Secretary raised this issue to the 3GPP Specification Manager and made a proposal to include this information on the web page informing about spec rapporteur duties.</w:t>
      </w:r>
      <w:r>
        <w:rPr>
          <w:rFonts w:ascii="Arial" w:hAnsi="Arial" w:cs="Arial"/>
          <w:lang w:eastAsia="zh-CN"/>
        </w:rPr>
        <w:t xml:space="preserve"> </w:t>
      </w:r>
      <w:r w:rsidR="003C005F" w:rsidRPr="00D95BAC">
        <w:rPr>
          <w:rFonts w:ascii="Arial" w:hAnsi="Arial" w:cs="Arial"/>
          <w:lang w:val="en-US" w:eastAsia="zh-CN"/>
        </w:rPr>
        <w:t>T</w:t>
      </w:r>
      <w:r w:rsidR="003C005F" w:rsidRPr="00E57A3A">
        <w:rPr>
          <w:rFonts w:ascii="Arial" w:hAnsi="Arial" w:cs="Arial"/>
          <w:lang w:eastAsia="zh-CN"/>
        </w:rPr>
        <w:t>he proposal was meantime implemented on the 3GPP website ”Write a new Spec” (</w:t>
      </w:r>
      <w:hyperlink r:id="rId8" w:history="1">
        <w:r w:rsidR="003C005F" w:rsidRPr="00E57A3A">
          <w:rPr>
            <w:rStyle w:val="Hyperlink"/>
            <w:rFonts w:ascii="Arial" w:hAnsi="Arial" w:cs="Arial"/>
            <w:lang w:eastAsia="zh-CN"/>
          </w:rPr>
          <w:t>http://www.3gpp.org/specifications-groups/delegates-corner/writing-a-new-spec</w:t>
        </w:r>
      </w:hyperlink>
      <w:r w:rsidR="003C005F" w:rsidRPr="00E57A3A">
        <w:rPr>
          <w:rFonts w:ascii="Arial" w:hAnsi="Arial" w:cs="Arial"/>
          <w:lang w:eastAsia="zh-CN"/>
        </w:rPr>
        <w:t>)</w:t>
      </w:r>
      <w:r w:rsidR="007C0D57">
        <w:rPr>
          <w:rFonts w:ascii="Arial" w:hAnsi="Arial" w:cs="Arial"/>
          <w:lang w:eastAsia="zh-CN"/>
        </w:rPr>
        <w:t xml:space="preserve"> and the update was reported by RAN6 Chairman to RAN#83 plenary.</w:t>
      </w:r>
    </w:p>
    <w:p w14:paraId="78C2208A" w14:textId="6CA54CC7" w:rsidR="00DC4BB9" w:rsidRPr="00DC4BB9" w:rsidRDefault="00DC4BB9" w:rsidP="00595F81">
      <w:pPr>
        <w:rPr>
          <w:rFonts w:ascii="Arial" w:hAnsi="Arial" w:cs="Arial"/>
          <w:lang w:eastAsia="zh-CN"/>
        </w:rPr>
      </w:pPr>
      <w:r w:rsidRPr="00DC4BB9">
        <w:rPr>
          <w:rFonts w:ascii="Arial" w:hAnsi="Arial" w:cs="Arial"/>
          <w:lang w:eastAsia="zh-CN"/>
        </w:rPr>
        <w:t xml:space="preserve">Each rapporteur of a 3GPP specification that falls </w:t>
      </w:r>
      <w:r w:rsidRPr="00DC4BB9">
        <w:rPr>
          <w:rFonts w:ascii="Arial" w:eastAsia="MS Mincho" w:hAnsi="Arial" w:cs="Arial"/>
          <w:bCs/>
        </w:rPr>
        <w:t xml:space="preserve">under RAN6 </w:t>
      </w:r>
      <w:r w:rsidR="00E8626C">
        <w:rPr>
          <w:rFonts w:ascii="Arial" w:eastAsia="MS Mincho" w:hAnsi="Arial" w:cs="Arial"/>
          <w:bCs/>
        </w:rPr>
        <w:t>r</w:t>
      </w:r>
      <w:r w:rsidRPr="00DC4BB9">
        <w:rPr>
          <w:rFonts w:ascii="Arial" w:eastAsia="MS Mincho" w:hAnsi="Arial" w:cs="Arial"/>
          <w:bCs/>
        </w:rPr>
        <w:t xml:space="preserve">esponsibility is thus requested to </w:t>
      </w:r>
      <w:r>
        <w:rPr>
          <w:rFonts w:ascii="Arial" w:eastAsia="MS Mincho" w:hAnsi="Arial" w:cs="Arial"/>
          <w:bCs/>
        </w:rPr>
        <w:t xml:space="preserve">make </w:t>
      </w:r>
      <w:r w:rsidRPr="00DC4BB9">
        <w:rPr>
          <w:rFonts w:ascii="Arial" w:eastAsia="MS Mincho" w:hAnsi="Arial" w:cs="Arial"/>
          <w:bCs/>
        </w:rPr>
        <w:t>sure that his contact details are up to date.</w:t>
      </w:r>
    </w:p>
    <w:p w14:paraId="7F596DC3" w14:textId="791064AD" w:rsidR="00461548" w:rsidRPr="00961761" w:rsidRDefault="004E69F5" w:rsidP="00461548">
      <w:pPr>
        <w:pStyle w:val="Heading1"/>
      </w:pPr>
      <w:r>
        <w:t>4</w:t>
      </w:r>
      <w:r w:rsidR="00461548">
        <w:tab/>
        <w:t>Responsibilities for Technical Reports</w:t>
      </w:r>
    </w:p>
    <w:p w14:paraId="0AF03A7F" w14:textId="38E00B0F" w:rsidR="00F52C72" w:rsidRPr="00461548" w:rsidRDefault="00461548" w:rsidP="004615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eports </w:t>
      </w:r>
      <w:r w:rsidR="00EE6DE8">
        <w:rPr>
          <w:rFonts w:ascii="Arial" w:hAnsi="Arial" w:cs="Arial"/>
          <w:lang w:eastAsia="zh-CN"/>
        </w:rPr>
        <w:t xml:space="preserve">based on the information on the 3GPP RAN WG6 specification webpage </w:t>
      </w:r>
      <w:r>
        <w:rPr>
          <w:rFonts w:ascii="Arial" w:hAnsi="Arial" w:cs="Arial"/>
          <w:lang w:eastAsia="zh-CN"/>
        </w:rPr>
        <w:t>is ongoing with decreased priority</w:t>
      </w:r>
      <w:r w:rsidR="00EE6DE8">
        <w:rPr>
          <w:rFonts w:ascii="Arial" w:hAnsi="Arial" w:cs="Arial"/>
          <w:lang w:eastAsia="zh-CN"/>
        </w:rPr>
        <w:t xml:space="preserve"> compare</w:t>
      </w:r>
      <w:r w:rsidR="0011295B">
        <w:rPr>
          <w:rFonts w:ascii="Arial" w:hAnsi="Arial" w:cs="Arial"/>
          <w:lang w:eastAsia="zh-CN"/>
        </w:rPr>
        <w:t>d</w:t>
      </w:r>
      <w:r w:rsidR="00EE6DE8">
        <w:rPr>
          <w:rFonts w:ascii="Arial" w:hAnsi="Arial" w:cs="Arial"/>
          <w:lang w:eastAsia="zh-CN"/>
        </w:rPr>
        <w:t xml:space="preserve"> to </w:t>
      </w:r>
      <w:r w:rsidR="008C3A39">
        <w:rPr>
          <w:rFonts w:ascii="Arial" w:hAnsi="Arial" w:cs="Arial"/>
          <w:lang w:eastAsia="zh-CN"/>
        </w:rPr>
        <w:t>T</w:t>
      </w:r>
      <w:r w:rsidR="00EE6DE8"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 w:rsidR="00EE6DE8">
        <w:rPr>
          <w:rFonts w:ascii="Arial" w:hAnsi="Arial" w:cs="Arial"/>
          <w:lang w:eastAsia="zh-CN"/>
        </w:rPr>
        <w:t>pecifi</w:t>
      </w:r>
      <w:r w:rsidR="0011295B">
        <w:rPr>
          <w:rFonts w:ascii="Arial" w:hAnsi="Arial" w:cs="Arial"/>
          <w:lang w:eastAsia="zh-CN"/>
        </w:rPr>
        <w:t>c</w:t>
      </w:r>
      <w:r w:rsidR="00EE6DE8">
        <w:rPr>
          <w:rFonts w:ascii="Arial" w:hAnsi="Arial" w:cs="Arial"/>
          <w:lang w:eastAsia="zh-CN"/>
        </w:rPr>
        <w:t>ations</w:t>
      </w:r>
      <w:r>
        <w:rPr>
          <w:rFonts w:ascii="Arial" w:hAnsi="Arial" w:cs="Arial"/>
          <w:lang w:eastAsia="zh-CN"/>
        </w:rPr>
        <w:t xml:space="preserve">. </w:t>
      </w:r>
    </w:p>
    <w:p w14:paraId="75309244" w14:textId="025E1833" w:rsidR="00B97703" w:rsidRDefault="004E69F5" w:rsidP="000F6242">
      <w:pPr>
        <w:pStyle w:val="Heading1"/>
      </w:pPr>
      <w:r>
        <w:t>5</w:t>
      </w:r>
      <w:r w:rsidR="002F1940">
        <w:tab/>
      </w:r>
      <w:r w:rsidR="00D935E9">
        <w:t>Proposal</w:t>
      </w:r>
    </w:p>
    <w:p w14:paraId="383CC6BE" w14:textId="5B569DF1" w:rsidR="00D935E9" w:rsidRDefault="00D935E9" w:rsidP="00D935E9">
      <w:pPr>
        <w:rPr>
          <w:rFonts w:ascii="Arial" w:hAnsi="Arial" w:cs="Arial"/>
          <w:lang w:eastAsia="zh-CN"/>
        </w:rPr>
      </w:pPr>
      <w:r w:rsidRPr="00257C15">
        <w:rPr>
          <w:rFonts w:ascii="Arial" w:hAnsi="Arial" w:cs="Arial"/>
          <w:lang w:eastAsia="zh-CN"/>
        </w:rPr>
        <w:t xml:space="preserve">It is proposed to </w:t>
      </w:r>
      <w:r>
        <w:rPr>
          <w:rFonts w:ascii="Arial" w:hAnsi="Arial" w:cs="Arial"/>
          <w:lang w:eastAsia="zh-CN"/>
        </w:rPr>
        <w:t xml:space="preserve">progress </w:t>
      </w:r>
      <w:r w:rsidRPr="00257C15">
        <w:rPr>
          <w:rFonts w:ascii="Arial" w:hAnsi="Arial" w:cs="Arial"/>
          <w:lang w:eastAsia="zh-CN"/>
        </w:rPr>
        <w:t>open issues mentioned in section</w:t>
      </w:r>
      <w:r>
        <w:rPr>
          <w:rFonts w:ascii="Arial" w:hAnsi="Arial" w:cs="Arial"/>
          <w:lang w:eastAsia="zh-CN"/>
        </w:rPr>
        <w:t xml:space="preserve"> 3 at RAN6 #1</w:t>
      </w:r>
      <w:r w:rsidR="00F93B85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 Decision Teleconference.</w:t>
      </w:r>
    </w:p>
    <w:p w14:paraId="301EAE3D" w14:textId="6132772B" w:rsidR="00B277CD" w:rsidRPr="00334373" w:rsidRDefault="004E69F5" w:rsidP="00B277CD">
      <w:pPr>
        <w:pStyle w:val="Heading1"/>
        <w:rPr>
          <w:rFonts w:cs="Arial"/>
        </w:rPr>
      </w:pPr>
      <w:r>
        <w:rPr>
          <w:rFonts w:cs="Arial"/>
        </w:rPr>
        <w:t>6</w:t>
      </w:r>
      <w:r w:rsidR="00B277CD"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7B3E9728" w14:textId="50022CCF" w:rsidR="00F52C72" w:rsidRDefault="00F52C72" w:rsidP="004F1C80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>[</w:t>
      </w:r>
      <w:r w:rsidR="004F1C80">
        <w:rPr>
          <w:rFonts w:cs="Arial"/>
          <w:b w:val="0"/>
        </w:rPr>
        <w:t>1</w:t>
      </w:r>
      <w:r>
        <w:rPr>
          <w:rFonts w:cs="Arial"/>
          <w:b w:val="0"/>
        </w:rPr>
        <w:t xml:space="preserve">] </w:t>
      </w:r>
      <w:r>
        <w:rPr>
          <w:rFonts w:cs="Arial"/>
          <w:b w:val="0"/>
        </w:rPr>
        <w:tab/>
        <w:t>R6-</w:t>
      </w:r>
      <w:r w:rsidR="00F93B85">
        <w:rPr>
          <w:rFonts w:cs="Arial"/>
          <w:b w:val="0"/>
        </w:rPr>
        <w:t>200037</w:t>
      </w:r>
      <w:r>
        <w:rPr>
          <w:rFonts w:cs="Arial"/>
          <w:b w:val="0"/>
        </w:rPr>
        <w:t xml:space="preserve"> – </w:t>
      </w:r>
      <w:r w:rsidR="004F1C80"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</w:t>
      </w:r>
      <w:r w:rsidR="00F93B85">
        <w:rPr>
          <w:rFonts w:cs="Arial"/>
          <w:b w:val="0"/>
        </w:rPr>
        <w:t>5</w:t>
      </w:r>
    </w:p>
    <w:p w14:paraId="4F72FD4B" w14:textId="11DBC035" w:rsidR="004F1C80" w:rsidRDefault="004F1C80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  <w:t xml:space="preserve">RP-172132 – </w:t>
      </w:r>
      <w:r>
        <w:rPr>
          <w:rFonts w:cs="Arial"/>
          <w:b w:val="0"/>
        </w:rPr>
        <w:tab/>
        <w:t xml:space="preserve">Status Report RAN WG6 </w:t>
      </w:r>
      <w:r w:rsidRPr="00795686">
        <w:rPr>
          <w:rFonts w:cs="Arial"/>
          <w:b w:val="0"/>
        </w:rPr>
        <w:t>to TSG-RAN #78</w:t>
      </w:r>
      <w:r>
        <w:rPr>
          <w:rFonts w:cs="Arial"/>
          <w:b w:val="0"/>
        </w:rPr>
        <w:t>, RAN6 Chairman, RAN #78</w:t>
      </w:r>
    </w:p>
    <w:p w14:paraId="23529374" w14:textId="0341B782" w:rsidR="004F1C80" w:rsidRDefault="00C71398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[3] </w:t>
      </w:r>
      <w:r>
        <w:rPr>
          <w:rFonts w:cs="Arial"/>
          <w:b w:val="0"/>
        </w:rPr>
        <w:tab/>
        <w:t xml:space="preserve">R6-180168 – </w:t>
      </w:r>
      <w:r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#10</w:t>
      </w:r>
    </w:p>
    <w:sectPr w:rsidR="004F1C80" w:rsidSect="00A74D97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02110" w14:textId="77777777" w:rsidR="003377D8" w:rsidRDefault="003377D8">
      <w:pPr>
        <w:spacing w:after="0"/>
      </w:pPr>
      <w:r>
        <w:separator/>
      </w:r>
    </w:p>
  </w:endnote>
  <w:endnote w:type="continuationSeparator" w:id="0">
    <w:p w14:paraId="27C58035" w14:textId="77777777" w:rsidR="003377D8" w:rsidRDefault="00337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53409" w14:textId="77777777" w:rsidR="003377D8" w:rsidRDefault="003377D8">
      <w:pPr>
        <w:spacing w:after="0"/>
      </w:pPr>
      <w:r>
        <w:separator/>
      </w:r>
    </w:p>
  </w:footnote>
  <w:footnote w:type="continuationSeparator" w:id="0">
    <w:p w14:paraId="295EAA99" w14:textId="77777777" w:rsidR="003377D8" w:rsidRDefault="00337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FA019A"/>
    <w:multiLevelType w:val="hybridMultilevel"/>
    <w:tmpl w:val="2EF840BA"/>
    <w:lvl w:ilvl="0" w:tplc="72BC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640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AC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EE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A4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49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4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5E7D02"/>
    <w:multiLevelType w:val="hybridMultilevel"/>
    <w:tmpl w:val="104A2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B2BC2"/>
    <w:multiLevelType w:val="hybridMultilevel"/>
    <w:tmpl w:val="F9168B14"/>
    <w:lvl w:ilvl="0" w:tplc="02FA9F5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1"/>
  </w:num>
  <w:num w:numId="4">
    <w:abstractNumId w:val="10"/>
  </w:num>
  <w:num w:numId="5">
    <w:abstractNumId w:val="5"/>
  </w:num>
  <w:num w:numId="6">
    <w:abstractNumId w:val="26"/>
  </w:num>
  <w:num w:numId="7">
    <w:abstractNumId w:val="8"/>
  </w:num>
  <w:num w:numId="8">
    <w:abstractNumId w:val="20"/>
  </w:num>
  <w:num w:numId="9">
    <w:abstractNumId w:val="17"/>
  </w:num>
  <w:num w:numId="10">
    <w:abstractNumId w:val="25"/>
  </w:num>
  <w:num w:numId="11">
    <w:abstractNumId w:val="22"/>
  </w:num>
  <w:num w:numId="12">
    <w:abstractNumId w:val="0"/>
  </w:num>
  <w:num w:numId="13">
    <w:abstractNumId w:val="31"/>
  </w:num>
  <w:num w:numId="14">
    <w:abstractNumId w:val="29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30"/>
  </w:num>
  <w:num w:numId="21">
    <w:abstractNumId w:val="19"/>
  </w:num>
  <w:num w:numId="22">
    <w:abstractNumId w:val="37"/>
  </w:num>
  <w:num w:numId="23">
    <w:abstractNumId w:val="23"/>
  </w:num>
  <w:num w:numId="24">
    <w:abstractNumId w:val="33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36"/>
  </w:num>
  <w:num w:numId="30">
    <w:abstractNumId w:val="24"/>
  </w:num>
  <w:num w:numId="31">
    <w:abstractNumId w:val="38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 w:numId="37">
    <w:abstractNumId w:val="18"/>
  </w:num>
  <w:num w:numId="38">
    <w:abstractNumId w:val="28"/>
  </w:num>
  <w:num w:numId="39">
    <w:abstractNumId w:val="27"/>
  </w:num>
  <w:num w:numId="40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44A6"/>
    <w:rsid w:val="000152BF"/>
    <w:rsid w:val="0001558F"/>
    <w:rsid w:val="00017F23"/>
    <w:rsid w:val="00020CF2"/>
    <w:rsid w:val="00030C4B"/>
    <w:rsid w:val="000313E0"/>
    <w:rsid w:val="000352E6"/>
    <w:rsid w:val="0004010A"/>
    <w:rsid w:val="00050A9C"/>
    <w:rsid w:val="00052481"/>
    <w:rsid w:val="000528FD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A78CF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5B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2163"/>
    <w:rsid w:val="00174169"/>
    <w:rsid w:val="00175B86"/>
    <w:rsid w:val="00177999"/>
    <w:rsid w:val="0018483C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1D43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2486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4C3A"/>
    <w:rsid w:val="002672F8"/>
    <w:rsid w:val="00272116"/>
    <w:rsid w:val="002748D4"/>
    <w:rsid w:val="00282857"/>
    <w:rsid w:val="00296159"/>
    <w:rsid w:val="00296597"/>
    <w:rsid w:val="002967A2"/>
    <w:rsid w:val="002A1110"/>
    <w:rsid w:val="002A16EE"/>
    <w:rsid w:val="002A2517"/>
    <w:rsid w:val="002A6E64"/>
    <w:rsid w:val="002A7159"/>
    <w:rsid w:val="002B2F0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6FA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05E6"/>
    <w:rsid w:val="00321CF2"/>
    <w:rsid w:val="00322C29"/>
    <w:rsid w:val="00326430"/>
    <w:rsid w:val="00327913"/>
    <w:rsid w:val="00327D85"/>
    <w:rsid w:val="003309D9"/>
    <w:rsid w:val="003317CD"/>
    <w:rsid w:val="003377D8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B3E01"/>
    <w:rsid w:val="003B5FDB"/>
    <w:rsid w:val="003C005F"/>
    <w:rsid w:val="003D00A2"/>
    <w:rsid w:val="003D3609"/>
    <w:rsid w:val="003D3F18"/>
    <w:rsid w:val="003D7CE1"/>
    <w:rsid w:val="003F122C"/>
    <w:rsid w:val="003F2D5C"/>
    <w:rsid w:val="003F4968"/>
    <w:rsid w:val="00401F94"/>
    <w:rsid w:val="00404296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2AF1"/>
    <w:rsid w:val="00444FB7"/>
    <w:rsid w:val="0045067A"/>
    <w:rsid w:val="00450F7A"/>
    <w:rsid w:val="0045424B"/>
    <w:rsid w:val="00456724"/>
    <w:rsid w:val="00460DA4"/>
    <w:rsid w:val="00461548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2BA2"/>
    <w:rsid w:val="004A7A25"/>
    <w:rsid w:val="004B6AE4"/>
    <w:rsid w:val="004B7E9B"/>
    <w:rsid w:val="004C5723"/>
    <w:rsid w:val="004D0328"/>
    <w:rsid w:val="004D0460"/>
    <w:rsid w:val="004D70E3"/>
    <w:rsid w:val="004E1420"/>
    <w:rsid w:val="004E3939"/>
    <w:rsid w:val="004E69F5"/>
    <w:rsid w:val="004E7B33"/>
    <w:rsid w:val="004F074B"/>
    <w:rsid w:val="004F1C80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D3A70"/>
    <w:rsid w:val="005E13B1"/>
    <w:rsid w:val="005E2144"/>
    <w:rsid w:val="005E2592"/>
    <w:rsid w:val="005E7CCD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4B99"/>
    <w:rsid w:val="006151E7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3C85"/>
    <w:rsid w:val="0071724D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C9B"/>
    <w:rsid w:val="007C0C9D"/>
    <w:rsid w:val="007C0D57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079DE"/>
    <w:rsid w:val="008112E4"/>
    <w:rsid w:val="00813C59"/>
    <w:rsid w:val="00814AFA"/>
    <w:rsid w:val="0081793E"/>
    <w:rsid w:val="00821D91"/>
    <w:rsid w:val="0083245E"/>
    <w:rsid w:val="00833386"/>
    <w:rsid w:val="008346AC"/>
    <w:rsid w:val="00835DD6"/>
    <w:rsid w:val="00837E90"/>
    <w:rsid w:val="008469DE"/>
    <w:rsid w:val="008544D2"/>
    <w:rsid w:val="008613DC"/>
    <w:rsid w:val="00862019"/>
    <w:rsid w:val="00865D28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A39"/>
    <w:rsid w:val="008C3D96"/>
    <w:rsid w:val="008C3F15"/>
    <w:rsid w:val="008C49E9"/>
    <w:rsid w:val="008C5330"/>
    <w:rsid w:val="008C7D04"/>
    <w:rsid w:val="008D31F3"/>
    <w:rsid w:val="008D4A93"/>
    <w:rsid w:val="008D772F"/>
    <w:rsid w:val="008E2EAF"/>
    <w:rsid w:val="008E3485"/>
    <w:rsid w:val="008E6F13"/>
    <w:rsid w:val="008E7485"/>
    <w:rsid w:val="008F0590"/>
    <w:rsid w:val="008F105C"/>
    <w:rsid w:val="008F2347"/>
    <w:rsid w:val="008F7FEB"/>
    <w:rsid w:val="009016FE"/>
    <w:rsid w:val="00901833"/>
    <w:rsid w:val="00902F39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75F22"/>
    <w:rsid w:val="00991D2C"/>
    <w:rsid w:val="0099492B"/>
    <w:rsid w:val="0099577A"/>
    <w:rsid w:val="0099585E"/>
    <w:rsid w:val="00995F6C"/>
    <w:rsid w:val="0099764C"/>
    <w:rsid w:val="009B43EB"/>
    <w:rsid w:val="009B4D11"/>
    <w:rsid w:val="009B4E0F"/>
    <w:rsid w:val="009C28DA"/>
    <w:rsid w:val="009C7377"/>
    <w:rsid w:val="009C7DD3"/>
    <w:rsid w:val="009D401B"/>
    <w:rsid w:val="009D4C05"/>
    <w:rsid w:val="009D7FBA"/>
    <w:rsid w:val="009E2F4B"/>
    <w:rsid w:val="009E7503"/>
    <w:rsid w:val="009F0E33"/>
    <w:rsid w:val="009F13C5"/>
    <w:rsid w:val="009F1692"/>
    <w:rsid w:val="009F413B"/>
    <w:rsid w:val="00A01538"/>
    <w:rsid w:val="00A17871"/>
    <w:rsid w:val="00A21E8F"/>
    <w:rsid w:val="00A22833"/>
    <w:rsid w:val="00A33BB9"/>
    <w:rsid w:val="00A33E32"/>
    <w:rsid w:val="00A3450B"/>
    <w:rsid w:val="00A50231"/>
    <w:rsid w:val="00A52AAE"/>
    <w:rsid w:val="00A60AFE"/>
    <w:rsid w:val="00A63BB8"/>
    <w:rsid w:val="00A7103D"/>
    <w:rsid w:val="00A71940"/>
    <w:rsid w:val="00A71DA7"/>
    <w:rsid w:val="00A732D2"/>
    <w:rsid w:val="00A74D97"/>
    <w:rsid w:val="00A82070"/>
    <w:rsid w:val="00A832D2"/>
    <w:rsid w:val="00A92389"/>
    <w:rsid w:val="00A9473B"/>
    <w:rsid w:val="00AA0639"/>
    <w:rsid w:val="00AA2DE8"/>
    <w:rsid w:val="00AA7227"/>
    <w:rsid w:val="00AB2898"/>
    <w:rsid w:val="00AB49DB"/>
    <w:rsid w:val="00AD7D46"/>
    <w:rsid w:val="00AE10BB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D6B46"/>
    <w:rsid w:val="00BE205F"/>
    <w:rsid w:val="00BE4549"/>
    <w:rsid w:val="00BF08AD"/>
    <w:rsid w:val="00BF64F1"/>
    <w:rsid w:val="00C00D63"/>
    <w:rsid w:val="00C0564F"/>
    <w:rsid w:val="00C177C2"/>
    <w:rsid w:val="00C17F43"/>
    <w:rsid w:val="00C238FF"/>
    <w:rsid w:val="00C3139A"/>
    <w:rsid w:val="00C42BC7"/>
    <w:rsid w:val="00C4396A"/>
    <w:rsid w:val="00C462C3"/>
    <w:rsid w:val="00C46E8E"/>
    <w:rsid w:val="00C4716E"/>
    <w:rsid w:val="00C54B97"/>
    <w:rsid w:val="00C55068"/>
    <w:rsid w:val="00C5599A"/>
    <w:rsid w:val="00C61AD8"/>
    <w:rsid w:val="00C631D9"/>
    <w:rsid w:val="00C63BE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14A2"/>
    <w:rsid w:val="00CA30C7"/>
    <w:rsid w:val="00CA4714"/>
    <w:rsid w:val="00CA5414"/>
    <w:rsid w:val="00CB078B"/>
    <w:rsid w:val="00CB35B0"/>
    <w:rsid w:val="00CC537B"/>
    <w:rsid w:val="00CC59B8"/>
    <w:rsid w:val="00CD26AA"/>
    <w:rsid w:val="00CD3B46"/>
    <w:rsid w:val="00CE1A10"/>
    <w:rsid w:val="00CF237F"/>
    <w:rsid w:val="00CF26E4"/>
    <w:rsid w:val="00CF6CFE"/>
    <w:rsid w:val="00D00F71"/>
    <w:rsid w:val="00D14AB9"/>
    <w:rsid w:val="00D15DA1"/>
    <w:rsid w:val="00D208D0"/>
    <w:rsid w:val="00D20CD3"/>
    <w:rsid w:val="00D2125C"/>
    <w:rsid w:val="00D313F6"/>
    <w:rsid w:val="00D34E5C"/>
    <w:rsid w:val="00D358CA"/>
    <w:rsid w:val="00D51958"/>
    <w:rsid w:val="00D55FB8"/>
    <w:rsid w:val="00D56CD0"/>
    <w:rsid w:val="00D61BB4"/>
    <w:rsid w:val="00D63E18"/>
    <w:rsid w:val="00D646AE"/>
    <w:rsid w:val="00D70E88"/>
    <w:rsid w:val="00D74E37"/>
    <w:rsid w:val="00D802B9"/>
    <w:rsid w:val="00D85F61"/>
    <w:rsid w:val="00D8643E"/>
    <w:rsid w:val="00D92A4E"/>
    <w:rsid w:val="00D92FAC"/>
    <w:rsid w:val="00D935E9"/>
    <w:rsid w:val="00D93950"/>
    <w:rsid w:val="00D95BAC"/>
    <w:rsid w:val="00D97EA9"/>
    <w:rsid w:val="00DA05E2"/>
    <w:rsid w:val="00DA0E89"/>
    <w:rsid w:val="00DA2AF7"/>
    <w:rsid w:val="00DA5807"/>
    <w:rsid w:val="00DA78ED"/>
    <w:rsid w:val="00DB0E08"/>
    <w:rsid w:val="00DC4BB9"/>
    <w:rsid w:val="00DE1536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37AC2"/>
    <w:rsid w:val="00E42EA5"/>
    <w:rsid w:val="00E4604F"/>
    <w:rsid w:val="00E468F7"/>
    <w:rsid w:val="00E472C2"/>
    <w:rsid w:val="00E50303"/>
    <w:rsid w:val="00E53C01"/>
    <w:rsid w:val="00E56678"/>
    <w:rsid w:val="00E57A3A"/>
    <w:rsid w:val="00E620E4"/>
    <w:rsid w:val="00E6439E"/>
    <w:rsid w:val="00E65FF0"/>
    <w:rsid w:val="00E668CE"/>
    <w:rsid w:val="00E70607"/>
    <w:rsid w:val="00E70734"/>
    <w:rsid w:val="00E75239"/>
    <w:rsid w:val="00E81784"/>
    <w:rsid w:val="00E82973"/>
    <w:rsid w:val="00E84B79"/>
    <w:rsid w:val="00E8559D"/>
    <w:rsid w:val="00E8596F"/>
    <w:rsid w:val="00E8626C"/>
    <w:rsid w:val="00E951A3"/>
    <w:rsid w:val="00E96316"/>
    <w:rsid w:val="00EA3F19"/>
    <w:rsid w:val="00EB368D"/>
    <w:rsid w:val="00EB560F"/>
    <w:rsid w:val="00EC7F43"/>
    <w:rsid w:val="00ED6A8E"/>
    <w:rsid w:val="00EE1E05"/>
    <w:rsid w:val="00EE5736"/>
    <w:rsid w:val="00EE6DE8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2C72"/>
    <w:rsid w:val="00F55B65"/>
    <w:rsid w:val="00F567B5"/>
    <w:rsid w:val="00F60DFE"/>
    <w:rsid w:val="00F60EEF"/>
    <w:rsid w:val="00F613A2"/>
    <w:rsid w:val="00F6239B"/>
    <w:rsid w:val="00F672D3"/>
    <w:rsid w:val="00F71D41"/>
    <w:rsid w:val="00F733C6"/>
    <w:rsid w:val="00F7456A"/>
    <w:rsid w:val="00F75D62"/>
    <w:rsid w:val="00F8494A"/>
    <w:rsid w:val="00F86465"/>
    <w:rsid w:val="00F9110C"/>
    <w:rsid w:val="00F92015"/>
    <w:rsid w:val="00F93B8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16E5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37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semiHidden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B83F0-930D-472A-B0A8-23E2F316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790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Transfer of Rapporteur Responsibilities for 3GPP Specifications 	under RAN6 Responsibility</vt:lpstr>
      <vt:lpstr>1	Introduction</vt:lpstr>
      <vt:lpstr>2	Responsibilities for prioritized Technical Specifications</vt:lpstr>
      <vt:lpstr>3	Responsibilities for other Technical Specifications</vt:lpstr>
      <vt:lpstr>4	Responsibilities for Technical Reports</vt:lpstr>
      <vt:lpstr>5	Proposal</vt:lpstr>
      <vt:lpstr>6	References</vt:lpstr>
    </vt:vector>
  </TitlesOfParts>
  <Company>ETSI Sophia Antipolis</Company>
  <LinksUpToDate>false</LinksUpToDate>
  <CharactersWithSpaces>5760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Rapporteur Responsibilities for 3GPP Specifications 	under RAN6 Responsibility</dc:title>
  <dc:creator>J. Hofmann (Nokia)</dc:creator>
  <cp:lastModifiedBy>J. Hofmann (Nokia)</cp:lastModifiedBy>
  <cp:revision>16</cp:revision>
  <cp:lastPrinted>2002-04-23T08:10:00Z</cp:lastPrinted>
  <dcterms:created xsi:type="dcterms:W3CDTF">2019-08-07T15:22:00Z</dcterms:created>
  <dcterms:modified xsi:type="dcterms:W3CDTF">2020-05-01T18:08:00Z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